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0D648" w14:textId="77777777" w:rsidR="00B07035" w:rsidRPr="000D63E1" w:rsidRDefault="00B40A53">
      <w:pPr>
        <w:rPr>
          <w:rFonts w:ascii="HelveticaNeueLT Com 55 Roman" w:hAnsi="HelveticaNeueLT Com 55 Roman"/>
          <w:sz w:val="22"/>
          <w:szCs w:val="22"/>
        </w:rPr>
      </w:pPr>
    </w:p>
    <w:p w14:paraId="361964D8" w14:textId="44ACEEF7" w:rsidR="00E47140" w:rsidRPr="000D63E1" w:rsidRDefault="007B7CA7" w:rsidP="00491D7B">
      <w:pPr>
        <w:pStyle w:val="Pa22"/>
        <w:spacing w:line="240" w:lineRule="auto"/>
        <w:jc w:val="center"/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</w:pPr>
      <w:r w:rsidRPr="00F81C54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  <w:t>Month DD, YYYY</w:t>
      </w:r>
    </w:p>
    <w:p w14:paraId="073E8066" w14:textId="77777777" w:rsidR="00381B54" w:rsidRPr="000D63E1" w:rsidRDefault="00381B54" w:rsidP="00491D7B">
      <w:pPr>
        <w:pStyle w:val="Default"/>
        <w:rPr>
          <w:rFonts w:ascii="HelveticaNeueLT Com 55 Roman" w:hAnsi="HelveticaNeueLT Com 55 Roman"/>
          <w:sz w:val="22"/>
          <w:szCs w:val="22"/>
        </w:rPr>
      </w:pPr>
    </w:p>
    <w:p w14:paraId="03D078F0" w14:textId="0C19C166" w:rsidR="00381B54" w:rsidRPr="00F81C54" w:rsidRDefault="00381B54" w:rsidP="00491D7B">
      <w:pPr>
        <w:pStyle w:val="Default"/>
        <w:jc w:val="center"/>
        <w:rPr>
          <w:rFonts w:ascii="HelveticaNeueLT Com 55 Roman" w:hAnsi="HelveticaNeueLT Com 55 Roman"/>
          <w:sz w:val="22"/>
          <w:szCs w:val="22"/>
          <w:highlight w:val="cyan"/>
        </w:rPr>
      </w:pPr>
      <w:r w:rsidRPr="000D63E1">
        <w:rPr>
          <w:rFonts w:ascii="HelveticaNeueLT Com 55 Roman" w:hAnsi="HelveticaNeueLT Com 55 Roman"/>
          <w:sz w:val="22"/>
          <w:szCs w:val="22"/>
        </w:rPr>
        <w:t>P</w:t>
      </w:r>
      <w:r w:rsidR="00C14389">
        <w:rPr>
          <w:rFonts w:ascii="HelveticaNeueLT Com 55 Roman" w:hAnsi="HelveticaNeueLT Com 55 Roman"/>
          <w:sz w:val="22"/>
          <w:szCs w:val="22"/>
        </w:rPr>
        <w:t>.</w:t>
      </w:r>
      <w:r w:rsidRPr="000D63E1">
        <w:rPr>
          <w:rFonts w:ascii="HelveticaNeueLT Com 55 Roman" w:hAnsi="HelveticaNeueLT Com 55 Roman"/>
          <w:sz w:val="22"/>
          <w:szCs w:val="22"/>
        </w:rPr>
        <w:t>I</w:t>
      </w:r>
      <w:r w:rsidR="00C14389">
        <w:rPr>
          <w:rFonts w:ascii="HelveticaNeueLT Com 55 Roman" w:hAnsi="HelveticaNeueLT Com 55 Roman"/>
          <w:sz w:val="22"/>
          <w:szCs w:val="22"/>
        </w:rPr>
        <w:t>.</w:t>
      </w:r>
      <w:r w:rsidR="003A26F4">
        <w:rPr>
          <w:rFonts w:ascii="HelveticaNeueLT Com 55 Roman" w:hAnsi="HelveticaNeueLT Com 55 Roman"/>
          <w:sz w:val="22"/>
          <w:szCs w:val="22"/>
        </w:rPr>
        <w:t xml:space="preserve"> </w:t>
      </w:r>
      <w:r w:rsidRPr="000D63E1">
        <w:rPr>
          <w:rFonts w:ascii="HelveticaNeueLT Com 55 Roman" w:hAnsi="HelveticaNeueLT Com 55 Roman"/>
          <w:sz w:val="22"/>
          <w:szCs w:val="22"/>
        </w:rPr>
        <w:t xml:space="preserve">No. </w:t>
      </w:r>
      <w:r w:rsidRPr="00F81C54">
        <w:rPr>
          <w:rFonts w:ascii="HelveticaNeueLT Com 55 Roman" w:hAnsi="HelveticaNeueLT Com 55 Roman"/>
          <w:sz w:val="22"/>
          <w:szCs w:val="22"/>
          <w:highlight w:val="cyan"/>
        </w:rPr>
        <w:t>XXXXXXX, XXXXXX</w:t>
      </w:r>
      <w:r w:rsidRPr="00F81C54">
        <w:rPr>
          <w:rFonts w:ascii="HelveticaNeueLT Com 55 Roman" w:hAnsi="HelveticaNeueLT Com 55 Roman"/>
          <w:sz w:val="22"/>
          <w:szCs w:val="22"/>
        </w:rPr>
        <w:t xml:space="preserve"> County</w:t>
      </w:r>
    </w:p>
    <w:p w14:paraId="06BE5B5A" w14:textId="2AC9312A" w:rsidR="00C83919" w:rsidRPr="00F81C54" w:rsidRDefault="007102BD" w:rsidP="00491D7B">
      <w:pPr>
        <w:pStyle w:val="Default"/>
        <w:jc w:val="center"/>
        <w:rPr>
          <w:rFonts w:ascii="HelveticaNeueLT Com 55 Roman" w:hAnsi="HelveticaNeueLT Com 55 Roman"/>
          <w:sz w:val="22"/>
          <w:szCs w:val="22"/>
          <w:highlight w:val="cyan"/>
        </w:rPr>
      </w:pPr>
      <w:r w:rsidRPr="00F81C54">
        <w:rPr>
          <w:rFonts w:ascii="HelveticaNeueLT Com 55 Roman" w:hAnsi="HelveticaNeueLT Com 55 Roman"/>
          <w:sz w:val="22"/>
          <w:szCs w:val="22"/>
          <w:highlight w:val="cyan"/>
        </w:rPr>
        <w:t>(</w:t>
      </w:r>
      <w:r w:rsidR="001D7C5B" w:rsidRPr="00F81C54">
        <w:rPr>
          <w:rFonts w:ascii="HelveticaNeueLT Com 55 Roman" w:hAnsi="HelveticaNeueLT Com 55 Roman"/>
          <w:sz w:val="22"/>
          <w:szCs w:val="22"/>
          <w:highlight w:val="cyan"/>
        </w:rPr>
        <w:t xml:space="preserve">If the </w:t>
      </w:r>
      <w:r w:rsidR="00742E66" w:rsidRPr="00F81C54">
        <w:rPr>
          <w:rFonts w:ascii="HelveticaNeueLT Com 55 Roman" w:hAnsi="HelveticaNeueLT Com 55 Roman"/>
          <w:sz w:val="22"/>
          <w:szCs w:val="22"/>
          <w:highlight w:val="cyan"/>
        </w:rPr>
        <w:t>Local Government</w:t>
      </w:r>
      <w:r w:rsidR="001D7C5B" w:rsidRPr="00F81C54">
        <w:rPr>
          <w:rFonts w:ascii="HelveticaNeueLT Com 55 Roman" w:hAnsi="HelveticaNeueLT Com 55 Roman"/>
          <w:sz w:val="22"/>
          <w:szCs w:val="22"/>
          <w:highlight w:val="cyan"/>
        </w:rPr>
        <w:t xml:space="preserve"> </w:t>
      </w:r>
      <w:r w:rsidRPr="00F81C54">
        <w:rPr>
          <w:rFonts w:ascii="HelveticaNeueLT Com 55 Roman" w:hAnsi="HelveticaNeueLT Com 55 Roman"/>
          <w:sz w:val="22"/>
          <w:szCs w:val="22"/>
          <w:highlight w:val="cyan"/>
        </w:rPr>
        <w:t xml:space="preserve">is different from </w:t>
      </w:r>
      <w:r w:rsidR="001A547E" w:rsidRPr="00F81C54">
        <w:rPr>
          <w:rFonts w:ascii="HelveticaNeueLT Com 55 Roman" w:hAnsi="HelveticaNeueLT Com 55 Roman"/>
          <w:sz w:val="22"/>
          <w:szCs w:val="22"/>
          <w:highlight w:val="cyan"/>
        </w:rPr>
        <w:t xml:space="preserve">the </w:t>
      </w:r>
      <w:r w:rsidRPr="00F81C54">
        <w:rPr>
          <w:rFonts w:ascii="HelveticaNeueLT Com 55 Roman" w:hAnsi="HelveticaNeueLT Com 55 Roman"/>
          <w:sz w:val="22"/>
          <w:szCs w:val="22"/>
          <w:highlight w:val="cyan"/>
        </w:rPr>
        <w:t xml:space="preserve">county, list the </w:t>
      </w:r>
      <w:r w:rsidR="001D7C5B" w:rsidRPr="00F81C54">
        <w:rPr>
          <w:rFonts w:ascii="HelveticaNeueLT Com 55 Roman" w:hAnsi="HelveticaNeueLT Com 55 Roman"/>
          <w:sz w:val="22"/>
          <w:szCs w:val="22"/>
          <w:highlight w:val="cyan"/>
        </w:rPr>
        <w:t>sponsor’s name</w:t>
      </w:r>
      <w:r w:rsidRPr="00F81C54">
        <w:rPr>
          <w:rFonts w:ascii="HelveticaNeueLT Com 55 Roman" w:hAnsi="HelveticaNeueLT Com 55 Roman"/>
          <w:sz w:val="22"/>
          <w:szCs w:val="22"/>
          <w:highlight w:val="cyan"/>
        </w:rPr>
        <w:t xml:space="preserve"> here</w:t>
      </w:r>
      <w:r w:rsidR="00DA44E5" w:rsidRPr="00F81C54">
        <w:rPr>
          <w:rFonts w:ascii="HelveticaNeueLT Com 55 Roman" w:hAnsi="HelveticaNeueLT Com 55 Roman"/>
          <w:sz w:val="22"/>
          <w:szCs w:val="22"/>
          <w:highlight w:val="cyan"/>
        </w:rPr>
        <w:t>; otherwise</w:t>
      </w:r>
      <w:r w:rsidR="001A547E" w:rsidRPr="00F81C54">
        <w:rPr>
          <w:rFonts w:ascii="HelveticaNeueLT Com 55 Roman" w:hAnsi="HelveticaNeueLT Com 55 Roman"/>
          <w:sz w:val="22"/>
          <w:szCs w:val="22"/>
          <w:highlight w:val="cyan"/>
        </w:rPr>
        <w:t>,</w:t>
      </w:r>
      <w:r w:rsidR="00DA44E5" w:rsidRPr="00F81C54">
        <w:rPr>
          <w:rFonts w:ascii="HelveticaNeueLT Com 55 Roman" w:hAnsi="HelveticaNeueLT Com 55 Roman"/>
          <w:sz w:val="22"/>
          <w:szCs w:val="22"/>
          <w:highlight w:val="cyan"/>
        </w:rPr>
        <w:t xml:space="preserve"> delete this line</w:t>
      </w:r>
      <w:r w:rsidRPr="00F81C54">
        <w:rPr>
          <w:rFonts w:ascii="HelveticaNeueLT Com 55 Roman" w:hAnsi="HelveticaNeueLT Com 55 Roman"/>
          <w:sz w:val="22"/>
          <w:szCs w:val="22"/>
          <w:highlight w:val="cyan"/>
        </w:rPr>
        <w:t>)</w:t>
      </w:r>
    </w:p>
    <w:p w14:paraId="6FBC4548" w14:textId="77777777" w:rsidR="00381B54" w:rsidRPr="000D63E1" w:rsidRDefault="00B15F62" w:rsidP="00491D7B">
      <w:pPr>
        <w:pStyle w:val="Default"/>
        <w:jc w:val="center"/>
        <w:rPr>
          <w:rFonts w:ascii="HelveticaNeueLT Com 55 Roman" w:hAnsi="HelveticaNeueLT Com 55 Roman"/>
          <w:sz w:val="22"/>
          <w:szCs w:val="22"/>
        </w:rPr>
      </w:pPr>
      <w:r w:rsidRPr="00F81C54">
        <w:rPr>
          <w:rFonts w:ascii="HelveticaNeueLT Com 55 Roman" w:hAnsi="HelveticaNeueLT Com 55 Roman"/>
          <w:sz w:val="22"/>
          <w:szCs w:val="22"/>
          <w:highlight w:val="cyan"/>
        </w:rPr>
        <w:t xml:space="preserve">Project </w:t>
      </w:r>
      <w:r w:rsidR="00381B54" w:rsidRPr="00F81C54">
        <w:rPr>
          <w:rFonts w:ascii="HelveticaNeueLT Com 55 Roman" w:hAnsi="HelveticaNeueLT Com 55 Roman"/>
          <w:sz w:val="22"/>
          <w:szCs w:val="22"/>
          <w:highlight w:val="cyan"/>
        </w:rPr>
        <w:t>Description</w:t>
      </w:r>
    </w:p>
    <w:p w14:paraId="24BAE0E8" w14:textId="77777777" w:rsidR="00E47140" w:rsidRPr="000D63E1" w:rsidRDefault="00E47140" w:rsidP="00491D7B">
      <w:pPr>
        <w:pStyle w:val="Pa22"/>
        <w:spacing w:line="240" w:lineRule="auto"/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</w:pPr>
    </w:p>
    <w:p w14:paraId="3325E38E" w14:textId="289FFE67" w:rsidR="001D7C5B" w:rsidRPr="00F81C54" w:rsidRDefault="001D7C5B" w:rsidP="00491D7B">
      <w:pPr>
        <w:pStyle w:val="Pa22"/>
        <w:spacing w:line="240" w:lineRule="auto"/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</w:pPr>
      <w:r w:rsidRPr="00F81C54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  <w:t xml:space="preserve">Name of </w:t>
      </w:r>
      <w:r w:rsidR="00742E66" w:rsidRPr="00F81C54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  <w:t>Local Government</w:t>
      </w:r>
    </w:p>
    <w:p w14:paraId="3052E09A" w14:textId="6D2EB014" w:rsidR="00E47140" w:rsidRPr="00F81C54" w:rsidRDefault="001D7C5B" w:rsidP="00491D7B">
      <w:pPr>
        <w:pStyle w:val="Pa22"/>
        <w:spacing w:line="240" w:lineRule="auto"/>
        <w:rPr>
          <w:rFonts w:ascii="HelveticaNeueLT Com 55 Roman" w:hAnsi="HelveticaNeueLT Com 55 Roman" w:cs="HelveticaNeue LightCond"/>
          <w:color w:val="262626" w:themeColor="text1" w:themeTint="D9"/>
          <w:sz w:val="22"/>
          <w:szCs w:val="22"/>
          <w:highlight w:val="cyan"/>
        </w:rPr>
      </w:pPr>
      <w:r w:rsidRPr="00F81C54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  <w:t xml:space="preserve">Attention: Highest elected official </w:t>
      </w:r>
      <w:r w:rsidR="007B7CA7" w:rsidRPr="00F81C54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  <w:t>Name / Title</w:t>
      </w:r>
    </w:p>
    <w:p w14:paraId="767F2FE3" w14:textId="77777777" w:rsidR="00E47140" w:rsidRPr="00F81C54" w:rsidRDefault="007B7CA7" w:rsidP="00491D7B">
      <w:pPr>
        <w:pStyle w:val="Pa22"/>
        <w:spacing w:line="240" w:lineRule="auto"/>
        <w:rPr>
          <w:rFonts w:ascii="HelveticaNeueLT Com 55 Roman" w:hAnsi="HelveticaNeueLT Com 55 Roman" w:cs="HelveticaNeue LightCond"/>
          <w:color w:val="262626" w:themeColor="text1" w:themeTint="D9"/>
          <w:sz w:val="22"/>
          <w:szCs w:val="22"/>
          <w:highlight w:val="cyan"/>
        </w:rPr>
      </w:pPr>
      <w:r w:rsidRPr="00F81C54">
        <w:rPr>
          <w:rFonts w:ascii="HelveticaNeueLT Com 55 Roman" w:hAnsi="HelveticaNeueLT Com 55 Roman" w:cs="HelveticaNeue LightCond"/>
          <w:color w:val="262626" w:themeColor="text1" w:themeTint="D9"/>
          <w:sz w:val="22"/>
          <w:szCs w:val="22"/>
          <w:highlight w:val="cyan"/>
        </w:rPr>
        <w:t>Address Line 1</w:t>
      </w:r>
    </w:p>
    <w:p w14:paraId="085CFD4C" w14:textId="77777777" w:rsidR="00E47140" w:rsidRPr="00F81C54" w:rsidRDefault="007B7CA7" w:rsidP="00491D7B">
      <w:pPr>
        <w:pStyle w:val="Pa22"/>
        <w:spacing w:line="240" w:lineRule="auto"/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</w:pPr>
      <w:r w:rsidRPr="00F81C54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  <w:t>Address Line 2</w:t>
      </w:r>
    </w:p>
    <w:p w14:paraId="726DFA63" w14:textId="74FEB907" w:rsidR="004B453E" w:rsidRPr="000D63E1" w:rsidRDefault="007B7CA7" w:rsidP="00491D7B">
      <w:pPr>
        <w:pStyle w:val="Default"/>
        <w:rPr>
          <w:rFonts w:ascii="HelveticaNeueLT Com 55 Roman" w:hAnsi="HelveticaNeueLT Com 55 Roman"/>
          <w:sz w:val="22"/>
          <w:szCs w:val="22"/>
        </w:rPr>
      </w:pPr>
      <w:r w:rsidRPr="00F81C54">
        <w:rPr>
          <w:rFonts w:ascii="HelveticaNeueLT Com 55 Roman" w:hAnsi="HelveticaNeueLT Com 55 Roman"/>
          <w:sz w:val="22"/>
          <w:szCs w:val="22"/>
          <w:highlight w:val="cyan"/>
        </w:rPr>
        <w:t xml:space="preserve">City, </w:t>
      </w:r>
      <w:r w:rsidR="001D7C5B" w:rsidRPr="00F81C54">
        <w:rPr>
          <w:rFonts w:ascii="HelveticaNeueLT Com 55 Roman" w:hAnsi="HelveticaNeueLT Com 55 Roman"/>
          <w:sz w:val="22"/>
          <w:szCs w:val="22"/>
          <w:highlight w:val="cyan"/>
        </w:rPr>
        <w:t>GA</w:t>
      </w:r>
      <w:r w:rsidRPr="00F81C54">
        <w:rPr>
          <w:rFonts w:ascii="HelveticaNeueLT Com 55 Roman" w:hAnsi="HelveticaNeueLT Com 55 Roman"/>
          <w:sz w:val="22"/>
          <w:szCs w:val="22"/>
          <w:highlight w:val="cyan"/>
        </w:rPr>
        <w:t xml:space="preserve">  ZIP</w:t>
      </w:r>
    </w:p>
    <w:p w14:paraId="002BA77F" w14:textId="77777777" w:rsidR="00E47140" w:rsidRPr="000D63E1" w:rsidRDefault="00E47140" w:rsidP="00491D7B">
      <w:pPr>
        <w:pStyle w:val="Default"/>
        <w:rPr>
          <w:rFonts w:ascii="HelveticaNeueLT Com 55 Roman" w:hAnsi="HelveticaNeueLT Com 55 Roman"/>
          <w:color w:val="262626" w:themeColor="text1" w:themeTint="D9"/>
          <w:sz w:val="22"/>
          <w:szCs w:val="22"/>
        </w:rPr>
      </w:pPr>
    </w:p>
    <w:p w14:paraId="25C56C9C" w14:textId="531D10B0" w:rsidR="00173058" w:rsidRPr="000D63E1" w:rsidRDefault="00173058" w:rsidP="00491D7B">
      <w:pPr>
        <w:pStyle w:val="Pa22"/>
        <w:spacing w:line="240" w:lineRule="auto"/>
        <w:rPr>
          <w:rStyle w:val="A53"/>
          <w:rFonts w:ascii="HelveticaNeueLT Com 55 Roman" w:hAnsi="HelveticaNeueLT Com 55 Roman"/>
          <w:b/>
          <w:color w:val="262626" w:themeColor="text1" w:themeTint="D9"/>
          <w:sz w:val="22"/>
          <w:szCs w:val="22"/>
        </w:rPr>
      </w:pPr>
      <w:r w:rsidRPr="000D63E1">
        <w:rPr>
          <w:rStyle w:val="A53"/>
          <w:rFonts w:ascii="HelveticaNeueLT Com 55 Roman" w:hAnsi="HelveticaNeueLT Com 55 Roman"/>
          <w:b/>
          <w:color w:val="262626" w:themeColor="text1" w:themeTint="D9"/>
          <w:sz w:val="22"/>
          <w:szCs w:val="22"/>
        </w:rPr>
        <w:t>RE:</w:t>
      </w:r>
      <w:r w:rsidRPr="000D63E1">
        <w:rPr>
          <w:rStyle w:val="A53"/>
          <w:rFonts w:ascii="HelveticaNeueLT Com 55 Roman" w:hAnsi="HelveticaNeueLT Com 55 Roman"/>
          <w:b/>
          <w:color w:val="262626" w:themeColor="text1" w:themeTint="D9"/>
          <w:sz w:val="22"/>
          <w:szCs w:val="22"/>
        </w:rPr>
        <w:tab/>
        <w:t xml:space="preserve">Executed </w:t>
      </w:r>
      <w:r w:rsidR="006D7C3A">
        <w:rPr>
          <w:rStyle w:val="A53"/>
          <w:rFonts w:ascii="HelveticaNeueLT Com 55 Roman" w:hAnsi="HelveticaNeueLT Com 55 Roman"/>
          <w:b/>
          <w:color w:val="262626" w:themeColor="text1" w:themeTint="D9"/>
          <w:sz w:val="22"/>
          <w:szCs w:val="22"/>
        </w:rPr>
        <w:t xml:space="preserve">Local Let </w:t>
      </w:r>
      <w:r w:rsidR="006F177E">
        <w:rPr>
          <w:rStyle w:val="A53"/>
          <w:rFonts w:ascii="HelveticaNeueLT Com 55 Roman" w:hAnsi="HelveticaNeueLT Com 55 Roman"/>
          <w:b/>
          <w:color w:val="262626" w:themeColor="text1" w:themeTint="D9"/>
          <w:sz w:val="22"/>
          <w:szCs w:val="22"/>
        </w:rPr>
        <w:t xml:space="preserve">Construction </w:t>
      </w:r>
      <w:r w:rsidR="0036256E">
        <w:rPr>
          <w:rStyle w:val="A53"/>
          <w:rFonts w:ascii="HelveticaNeueLT Com 55 Roman" w:hAnsi="HelveticaNeueLT Com 55 Roman"/>
          <w:b/>
          <w:color w:val="262626" w:themeColor="text1" w:themeTint="D9"/>
          <w:sz w:val="22"/>
          <w:szCs w:val="22"/>
        </w:rPr>
        <w:t>Agreement</w:t>
      </w:r>
    </w:p>
    <w:p w14:paraId="21E45C5D" w14:textId="77777777" w:rsidR="00173058" w:rsidRPr="000D63E1" w:rsidRDefault="00173058" w:rsidP="00491D7B">
      <w:pPr>
        <w:pStyle w:val="Pa22"/>
        <w:spacing w:line="240" w:lineRule="auto"/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</w:pPr>
    </w:p>
    <w:p w14:paraId="50B82CC8" w14:textId="1D161757" w:rsidR="00E47140" w:rsidRPr="000D63E1" w:rsidRDefault="004B453E" w:rsidP="00491D7B">
      <w:pPr>
        <w:pStyle w:val="Pa22"/>
        <w:spacing w:line="240" w:lineRule="auto"/>
        <w:rPr>
          <w:rFonts w:ascii="HelveticaNeueLT Com 55 Roman" w:hAnsi="HelveticaNeueLT Com 55 Roman" w:cs="HelveticaNeue LightCond"/>
          <w:color w:val="262626" w:themeColor="text1" w:themeTint="D9"/>
          <w:sz w:val="22"/>
          <w:szCs w:val="22"/>
        </w:rPr>
      </w:pPr>
      <w:r w:rsidRPr="000D63E1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 xml:space="preserve">Dear </w:t>
      </w:r>
      <w:r w:rsidR="007B7CA7" w:rsidRPr="00F81C54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  <w:t>XX</w:t>
      </w:r>
      <w:r w:rsidR="001452A0" w:rsidRPr="00F81C54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  <w:t>X</w:t>
      </w:r>
      <w:r w:rsidR="007B7CA7" w:rsidRPr="00F81C54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  <w:t>X</w:t>
      </w:r>
      <w:r w:rsidR="0091745B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  <w:t>:</w:t>
      </w:r>
    </w:p>
    <w:p w14:paraId="449ADC0F" w14:textId="4A1018EC" w:rsidR="00E47140" w:rsidRPr="000D63E1" w:rsidRDefault="00E47140" w:rsidP="00491D7B">
      <w:pPr>
        <w:pStyle w:val="Pa22"/>
        <w:spacing w:line="240" w:lineRule="auto"/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</w:pPr>
    </w:p>
    <w:p w14:paraId="03F8F868" w14:textId="179C0355" w:rsidR="00173058" w:rsidRPr="000D63E1" w:rsidRDefault="000D63E1" w:rsidP="00A3225B">
      <w:pPr>
        <w:pStyle w:val="Pa22"/>
        <w:spacing w:line="240" w:lineRule="auto"/>
        <w:jc w:val="both"/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</w:pPr>
      <w:r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>Attached</w:t>
      </w:r>
      <w:r w:rsidR="00381B54" w:rsidRPr="000D63E1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 xml:space="preserve"> is one (1) executed </w:t>
      </w:r>
      <w:r w:rsidR="00077E11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 xml:space="preserve">electronic </w:t>
      </w:r>
      <w:r w:rsidR="00381B54" w:rsidRPr="000D63E1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>version of the</w:t>
      </w:r>
      <w:r w:rsidR="00173058" w:rsidRPr="000D63E1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 xml:space="preserve"> </w:t>
      </w:r>
      <w:r w:rsidR="00FA2376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 xml:space="preserve">Local Let </w:t>
      </w:r>
      <w:r w:rsidR="008C37E2" w:rsidRPr="000D63E1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>Construction</w:t>
      </w:r>
      <w:r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 xml:space="preserve"> </w:t>
      </w:r>
      <w:r w:rsidR="00DE2DBC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>Agreement</w:t>
      </w:r>
      <w:r w:rsidR="00DE2DBC" w:rsidRPr="000D63E1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 xml:space="preserve"> </w:t>
      </w:r>
      <w:r w:rsidR="00173058" w:rsidRPr="000D63E1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 xml:space="preserve">between the Georgia Department of Transportation </w:t>
      </w:r>
      <w:r w:rsidR="00407777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 xml:space="preserve">(Department) </w:t>
      </w:r>
      <w:r w:rsidR="00173058" w:rsidRPr="000D63E1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 xml:space="preserve">and </w:t>
      </w:r>
      <w:r w:rsidR="007B7CA7" w:rsidRPr="00F81C54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  <w:t>&lt;</w:t>
      </w:r>
      <w:r w:rsidR="00F81C54" w:rsidRPr="00F81C54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  <w:t>replace with Local Government’s Name</w:t>
      </w:r>
      <w:r w:rsidR="007B7CA7" w:rsidRPr="00F81C54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  <w:t>&gt;</w:t>
      </w:r>
      <w:r w:rsidR="00173058" w:rsidRPr="000D63E1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 xml:space="preserve"> for the above </w:t>
      </w:r>
      <w:r w:rsidR="007B1109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>referenced</w:t>
      </w:r>
      <w:r w:rsidR="00DE2DBC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 xml:space="preserve"> </w:t>
      </w:r>
      <w:r w:rsidR="00173058" w:rsidRPr="000D63E1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 xml:space="preserve">project. </w:t>
      </w:r>
      <w:r w:rsidR="00381B54" w:rsidRPr="000D63E1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>The Department looks forward to working with you</w:t>
      </w:r>
      <w:r w:rsidR="00173058" w:rsidRPr="000D63E1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 xml:space="preserve"> </w:t>
      </w:r>
      <w:r w:rsidR="00381B54" w:rsidRPr="000D63E1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>to deliver this project on schedule and within budget.</w:t>
      </w:r>
    </w:p>
    <w:p w14:paraId="015E4FCE" w14:textId="77777777" w:rsidR="00173058" w:rsidRPr="000D63E1" w:rsidRDefault="00173058" w:rsidP="00491D7B">
      <w:pPr>
        <w:pStyle w:val="Pa22"/>
        <w:spacing w:line="240" w:lineRule="auto"/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</w:pPr>
    </w:p>
    <w:p w14:paraId="35856E14" w14:textId="623C2569" w:rsidR="000D63E1" w:rsidRDefault="00491D7B" w:rsidP="7E6DF378">
      <w:pPr>
        <w:tabs>
          <w:tab w:val="left" w:pos="1"/>
          <w:tab w:val="left" w:pos="990"/>
          <w:tab w:val="left" w:pos="6072"/>
          <w:tab w:val="left" w:pos="7038"/>
        </w:tabs>
        <w:jc w:val="both"/>
        <w:rPr>
          <w:rStyle w:val="A53"/>
          <w:rFonts w:ascii="HelveticaNeueLT Com 55 Roman" w:hAnsi="HelveticaNeueLT Com 55 Roman"/>
          <w:color w:val="262626"/>
          <w:sz w:val="22"/>
          <w:szCs w:val="22"/>
        </w:rPr>
      </w:pPr>
      <w:r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 xml:space="preserve">Please proceed with </w:t>
      </w:r>
      <w:r w:rsidR="008C37E2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 xml:space="preserve">the </w:t>
      </w:r>
      <w:r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 xml:space="preserve">coordination of the </w:t>
      </w:r>
      <w:r w:rsidR="006F177E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 xml:space="preserve">required </w:t>
      </w:r>
      <w:r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 xml:space="preserve">documentation, per the Department’s </w:t>
      </w:r>
      <w:r w:rsidR="00003404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 xml:space="preserve">latest </w:t>
      </w:r>
      <w:r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 xml:space="preserve">Construction Manual </w:t>
      </w:r>
      <w:r w:rsidR="00CE4ADD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 xml:space="preserve">Section </w:t>
      </w:r>
      <w:r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>9-2</w:t>
      </w:r>
      <w:r w:rsidR="001E0246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>.</w:t>
      </w:r>
      <w:r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 xml:space="preserve"> </w:t>
      </w:r>
      <w:r w:rsidR="000D63E1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 xml:space="preserve">The </w:t>
      </w:r>
      <w:r w:rsidR="00F54A0C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>Notice to Proceed (</w:t>
      </w:r>
      <w:r w:rsidR="000D63E1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>NTP</w:t>
      </w:r>
      <w:r w:rsidR="00F54A0C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>)</w:t>
      </w:r>
      <w:r w:rsidR="00B516EE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 xml:space="preserve"> to construct project</w:t>
      </w:r>
      <w:r w:rsidR="000D63E1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 xml:space="preserve"> cannot be issued </w:t>
      </w:r>
      <w:r w:rsidR="00864A1D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 xml:space="preserve">by the Department </w:t>
      </w:r>
      <w:r w:rsidR="000D63E1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 xml:space="preserve">until the below items are submitted to the </w:t>
      </w:r>
      <w:r w:rsidR="00634319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 xml:space="preserve">Department’s </w:t>
      </w:r>
      <w:r w:rsidR="000D63E1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 xml:space="preserve">District Construction Manager. </w:t>
      </w:r>
      <w:r w:rsidR="003B5B09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>Please provide t</w:t>
      </w:r>
      <w:r w:rsidR="009F545F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 xml:space="preserve">he following documents </w:t>
      </w:r>
      <w:r w:rsidR="003B5B09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 xml:space="preserve">in both PDF (via </w:t>
      </w:r>
      <w:r w:rsidR="00B1653A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 xml:space="preserve">thumb drive) </w:t>
      </w:r>
      <w:r w:rsidR="003B5B09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>and paper formats</w:t>
      </w:r>
      <w:r w:rsidR="6B2783FF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>:</w:t>
      </w:r>
    </w:p>
    <w:p w14:paraId="5ADCB328" w14:textId="77777777" w:rsidR="000D63E1" w:rsidRPr="000D63E1" w:rsidRDefault="000D63E1" w:rsidP="00491D7B">
      <w:pPr>
        <w:tabs>
          <w:tab w:val="left" w:pos="-720"/>
          <w:tab w:val="left" w:pos="1"/>
          <w:tab w:val="left" w:pos="990"/>
          <w:tab w:val="left" w:pos="6072"/>
          <w:tab w:val="left" w:pos="7038"/>
        </w:tabs>
        <w:jc w:val="both"/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</w:pPr>
    </w:p>
    <w:p w14:paraId="5FD1E0B8" w14:textId="26D8D723" w:rsidR="00491D7B" w:rsidRPr="00BB3210" w:rsidRDefault="006F177E" w:rsidP="00491D7B">
      <w:pPr>
        <w:pStyle w:val="ListParagraph"/>
        <w:numPr>
          <w:ilvl w:val="0"/>
          <w:numId w:val="1"/>
        </w:numPr>
        <w:tabs>
          <w:tab w:val="left" w:pos="-720"/>
          <w:tab w:val="left" w:pos="1"/>
          <w:tab w:val="left" w:pos="990"/>
          <w:tab w:val="left" w:pos="6072"/>
          <w:tab w:val="left" w:pos="7038"/>
        </w:tabs>
        <w:jc w:val="both"/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</w:pPr>
      <w:r w:rsidRPr="00BB3210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 xml:space="preserve">Two (2) full-size and two (2) half-size sets of </w:t>
      </w:r>
      <w:r w:rsidR="00491D7B" w:rsidRPr="00BB3210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 xml:space="preserve">Final </w:t>
      </w:r>
      <w:r w:rsidRPr="00BB3210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>P</w:t>
      </w:r>
      <w:r w:rsidR="00491D7B" w:rsidRPr="00BB3210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>lans</w:t>
      </w:r>
    </w:p>
    <w:p w14:paraId="11A6CEDC" w14:textId="67C22145" w:rsidR="00491D7B" w:rsidRPr="00BB3210" w:rsidRDefault="00491D7B" w:rsidP="00491D7B">
      <w:pPr>
        <w:pStyle w:val="ListParagraph"/>
        <w:numPr>
          <w:ilvl w:val="0"/>
          <w:numId w:val="1"/>
        </w:numPr>
        <w:tabs>
          <w:tab w:val="left" w:pos="-720"/>
          <w:tab w:val="left" w:pos="1"/>
          <w:tab w:val="left" w:pos="990"/>
          <w:tab w:val="left" w:pos="6072"/>
          <w:tab w:val="left" w:pos="7038"/>
        </w:tabs>
        <w:jc w:val="both"/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</w:pPr>
      <w:r w:rsidRPr="00BB3210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>Executed construction agreement between the Department and LG</w:t>
      </w:r>
    </w:p>
    <w:p w14:paraId="475A837F" w14:textId="1D833FD1" w:rsidR="00491D7B" w:rsidRPr="00BB3210" w:rsidRDefault="00491D7B" w:rsidP="00491D7B">
      <w:pPr>
        <w:pStyle w:val="ListParagraph"/>
        <w:numPr>
          <w:ilvl w:val="0"/>
          <w:numId w:val="1"/>
        </w:numPr>
        <w:tabs>
          <w:tab w:val="left" w:pos="-720"/>
          <w:tab w:val="left" w:pos="1"/>
          <w:tab w:val="left" w:pos="990"/>
          <w:tab w:val="left" w:pos="6072"/>
          <w:tab w:val="left" w:pos="7038"/>
        </w:tabs>
        <w:jc w:val="both"/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</w:pPr>
      <w:r w:rsidRPr="00BB3210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 xml:space="preserve">Executed contract between LG and </w:t>
      </w:r>
      <w:r w:rsidR="00EA0F43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 xml:space="preserve">approved </w:t>
      </w:r>
      <w:r w:rsidR="00C95D50" w:rsidRPr="00BB3210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>low-bidding</w:t>
      </w:r>
      <w:r w:rsidRPr="00BB3210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 xml:space="preserve"> </w:t>
      </w:r>
      <w:r w:rsidR="00F0395A" w:rsidRPr="00BB3210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>contractor</w:t>
      </w:r>
    </w:p>
    <w:p w14:paraId="463A08E6" w14:textId="55A62E55" w:rsidR="00491D7B" w:rsidRPr="000D63E1" w:rsidRDefault="006F177E" w:rsidP="002B61A7">
      <w:pPr>
        <w:pStyle w:val="ListParagraph"/>
        <w:numPr>
          <w:ilvl w:val="0"/>
          <w:numId w:val="1"/>
        </w:numPr>
        <w:tabs>
          <w:tab w:val="left" w:pos="-720"/>
          <w:tab w:val="left" w:pos="1"/>
          <w:tab w:val="left" w:pos="990"/>
          <w:tab w:val="left" w:pos="6072"/>
          <w:tab w:val="left" w:pos="7038"/>
        </w:tabs>
        <w:jc w:val="both"/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</w:pPr>
      <w:r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>Office of Materials (OMAT)</w:t>
      </w:r>
      <w:r w:rsidR="002D3CAA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 xml:space="preserve"> </w:t>
      </w:r>
      <w:r w:rsidR="00BF0EFD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>–</w:t>
      </w:r>
      <w:r w:rsidR="002D3CAA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 xml:space="preserve"> </w:t>
      </w:r>
      <w:r w:rsidR="00BF0EFD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 xml:space="preserve">Approved </w:t>
      </w:r>
      <w:r w:rsidR="00C82CDE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 xml:space="preserve">Local </w:t>
      </w:r>
      <w:r w:rsidR="008D35E9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>Administered</w:t>
      </w:r>
      <w:r w:rsidR="00C82CDE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 xml:space="preserve"> </w:t>
      </w:r>
      <w:r w:rsidR="008D35E9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>Project (</w:t>
      </w:r>
      <w:r w:rsidR="00C01E0D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>LAP</w:t>
      </w:r>
      <w:r w:rsidR="008D35E9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>)</w:t>
      </w:r>
      <w:r w:rsidR="00C01E0D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 xml:space="preserve"> </w:t>
      </w:r>
      <w:r w:rsidR="001260C0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 xml:space="preserve">Materials Quality Assurance Form for Local Let Projects </w:t>
      </w:r>
      <w:r w:rsidR="0025641A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 xml:space="preserve">signed by </w:t>
      </w:r>
      <w:r w:rsidR="008D35E9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>the Department’s Office of Materials and Testing (</w:t>
      </w:r>
      <w:r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>OMAT</w:t>
      </w:r>
      <w:r w:rsidR="001260C0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>)</w:t>
      </w:r>
      <w:r w:rsidR="002112A8"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 xml:space="preserve"> </w:t>
      </w:r>
    </w:p>
    <w:p w14:paraId="4571E06C" w14:textId="6B57589B" w:rsidR="00562065" w:rsidRDefault="00562065" w:rsidP="7E6DF378">
      <w:pPr>
        <w:tabs>
          <w:tab w:val="left" w:pos="1"/>
          <w:tab w:val="left" w:pos="990"/>
          <w:tab w:val="left" w:pos="6072"/>
          <w:tab w:val="left" w:pos="7038"/>
        </w:tabs>
        <w:jc w:val="both"/>
        <w:rPr>
          <w:rFonts w:ascii="HelveticaNeueLT Com 55 Roman" w:eastAsia="Calibri" w:hAnsi="HelveticaNeueLT Com 55 Roman" w:cs="HelveticaNeue-LightCond"/>
          <w:color w:val="262626" w:themeColor="text1" w:themeTint="D9"/>
        </w:rPr>
      </w:pPr>
    </w:p>
    <w:p w14:paraId="27BA956B" w14:textId="79140AD7" w:rsidR="00562065" w:rsidRDefault="730B4EC0" w:rsidP="7E6DF378">
      <w:pPr>
        <w:tabs>
          <w:tab w:val="left" w:pos="1"/>
          <w:tab w:val="left" w:pos="990"/>
          <w:tab w:val="left" w:pos="6072"/>
          <w:tab w:val="left" w:pos="7038"/>
        </w:tabs>
        <w:jc w:val="both"/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</w:pPr>
      <w:r w:rsidRPr="7E6DF378">
        <w:rPr>
          <w:rFonts w:ascii="HelveticaNeueLT Com 55 Roman" w:eastAsia="Calibri" w:hAnsi="HelveticaNeueLT Com 55 Roman" w:cs="HelveticaNeue-LightCond"/>
          <w:color w:val="262626" w:themeColor="text1" w:themeTint="D9"/>
          <w:sz w:val="22"/>
          <w:szCs w:val="22"/>
        </w:rPr>
        <w:t xml:space="preserve">The District Construction Manager will notify the </w:t>
      </w:r>
      <w:r w:rsidRPr="7E6DF378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>LG by a separate letter of the NTP to construct.</w:t>
      </w:r>
    </w:p>
    <w:p w14:paraId="2F1A784B" w14:textId="07C3951F" w:rsidR="7E6DF378" w:rsidRDefault="7E6DF378" w:rsidP="7E6DF378">
      <w:pPr>
        <w:tabs>
          <w:tab w:val="left" w:pos="1"/>
          <w:tab w:val="left" w:pos="990"/>
          <w:tab w:val="left" w:pos="6072"/>
          <w:tab w:val="left" w:pos="7038"/>
        </w:tabs>
        <w:jc w:val="both"/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</w:pPr>
    </w:p>
    <w:p w14:paraId="607A0481" w14:textId="5C69EBD4" w:rsidR="00263C81" w:rsidRDefault="00263C81" w:rsidP="00263C81">
      <w:pPr>
        <w:tabs>
          <w:tab w:val="left" w:pos="-720"/>
          <w:tab w:val="left" w:pos="1"/>
          <w:tab w:val="left" w:pos="990"/>
          <w:tab w:val="left" w:pos="6072"/>
          <w:tab w:val="left" w:pos="7038"/>
        </w:tabs>
        <w:jc w:val="both"/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</w:pPr>
      <w:r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 xml:space="preserve">Below is the point of contact and mailing address information for the above referenced documents. </w:t>
      </w:r>
    </w:p>
    <w:p w14:paraId="440BBA14" w14:textId="77777777" w:rsidR="00263C81" w:rsidRDefault="00263C81" w:rsidP="00263C81">
      <w:pPr>
        <w:tabs>
          <w:tab w:val="left" w:pos="-720"/>
          <w:tab w:val="left" w:pos="1"/>
          <w:tab w:val="left" w:pos="990"/>
          <w:tab w:val="left" w:pos="6072"/>
          <w:tab w:val="left" w:pos="7038"/>
        </w:tabs>
        <w:jc w:val="both"/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</w:pPr>
    </w:p>
    <w:p w14:paraId="10EE7CB7" w14:textId="77777777" w:rsidR="00263C81" w:rsidRPr="000B6187" w:rsidRDefault="00263C81" w:rsidP="00263C81">
      <w:pPr>
        <w:pStyle w:val="Pa22"/>
        <w:spacing w:line="240" w:lineRule="auto"/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</w:pPr>
      <w:r w:rsidRPr="000B6187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  <w:t>District # Construction Manager</w:t>
      </w:r>
      <w:r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  <w:t xml:space="preserve"> Name</w:t>
      </w:r>
    </w:p>
    <w:p w14:paraId="28333E17" w14:textId="77777777" w:rsidR="00263C81" w:rsidRPr="000B6187" w:rsidRDefault="00263C81" w:rsidP="00263C81">
      <w:pPr>
        <w:pStyle w:val="Pa22"/>
        <w:spacing w:line="240" w:lineRule="auto"/>
        <w:rPr>
          <w:rFonts w:ascii="HelveticaNeueLT Com 55 Roman" w:hAnsi="HelveticaNeueLT Com 55 Roman" w:cs="HelveticaNeue LightCond"/>
          <w:color w:val="262626" w:themeColor="text1" w:themeTint="D9"/>
          <w:sz w:val="22"/>
          <w:szCs w:val="22"/>
          <w:highlight w:val="cyan"/>
        </w:rPr>
      </w:pPr>
      <w:r w:rsidRPr="000B6187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  <w:t>Attention: Nam</w:t>
      </w:r>
      <w:r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  <w:t>e as shown on the District’s Roster</w:t>
      </w:r>
      <w:r w:rsidRPr="000B6187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  <w:t xml:space="preserve"> </w:t>
      </w:r>
    </w:p>
    <w:p w14:paraId="50E1C861" w14:textId="77777777" w:rsidR="00263C81" w:rsidRPr="000B6187" w:rsidRDefault="00263C81" w:rsidP="00263C81">
      <w:pPr>
        <w:pStyle w:val="Pa22"/>
        <w:spacing w:line="240" w:lineRule="auto"/>
        <w:rPr>
          <w:rFonts w:ascii="HelveticaNeueLT Com 55 Roman" w:hAnsi="HelveticaNeueLT Com 55 Roman" w:cs="HelveticaNeue LightCond"/>
          <w:color w:val="262626" w:themeColor="text1" w:themeTint="D9"/>
          <w:sz w:val="22"/>
          <w:szCs w:val="22"/>
          <w:highlight w:val="cyan"/>
        </w:rPr>
      </w:pPr>
      <w:r w:rsidRPr="000B6187">
        <w:rPr>
          <w:rFonts w:ascii="HelveticaNeueLT Com 55 Roman" w:hAnsi="HelveticaNeueLT Com 55 Roman" w:cs="HelveticaNeue LightCond"/>
          <w:color w:val="262626" w:themeColor="text1" w:themeTint="D9"/>
          <w:sz w:val="22"/>
          <w:szCs w:val="22"/>
          <w:highlight w:val="cyan"/>
        </w:rPr>
        <w:t>Address Line 1</w:t>
      </w:r>
    </w:p>
    <w:p w14:paraId="00D10AC8" w14:textId="77777777" w:rsidR="00263C81" w:rsidRPr="000B6187" w:rsidRDefault="00263C81" w:rsidP="00263C81">
      <w:pPr>
        <w:pStyle w:val="Pa22"/>
        <w:spacing w:line="240" w:lineRule="auto"/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</w:pPr>
      <w:r w:rsidRPr="000B6187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  <w:t>Address Line 2</w:t>
      </w:r>
    </w:p>
    <w:p w14:paraId="6E975074" w14:textId="77777777" w:rsidR="00263C81" w:rsidRPr="00A07A86" w:rsidRDefault="00263C81" w:rsidP="00263C81">
      <w:pPr>
        <w:pStyle w:val="Default"/>
        <w:rPr>
          <w:rFonts w:ascii="HelveticaNeueLT Com 55 Roman" w:hAnsi="HelveticaNeueLT Com 55 Roman"/>
          <w:sz w:val="22"/>
          <w:szCs w:val="22"/>
          <w:highlight w:val="cyan"/>
        </w:rPr>
      </w:pPr>
      <w:r w:rsidRPr="00A07A86">
        <w:rPr>
          <w:rFonts w:ascii="HelveticaNeueLT Com 55 Roman" w:hAnsi="HelveticaNeueLT Com 55 Roman"/>
          <w:sz w:val="22"/>
          <w:szCs w:val="22"/>
          <w:highlight w:val="cyan"/>
        </w:rPr>
        <w:lastRenderedPageBreak/>
        <w:t>City, GA  ZIP</w:t>
      </w:r>
    </w:p>
    <w:p w14:paraId="3DF65C04" w14:textId="77777777" w:rsidR="00263C81" w:rsidRDefault="00263C81" w:rsidP="00263C81">
      <w:pPr>
        <w:pStyle w:val="Default"/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</w:pPr>
      <w:r w:rsidRPr="00A07A86">
        <w:rPr>
          <w:rFonts w:ascii="HelveticaNeueLT Com 55 Roman" w:hAnsi="HelveticaNeueLT Com 55 Roman"/>
          <w:sz w:val="22"/>
          <w:szCs w:val="22"/>
          <w:highlight w:val="cyan"/>
        </w:rPr>
        <w:t xml:space="preserve">Phone: </w:t>
      </w:r>
      <w:r w:rsidRPr="00A07A86">
        <w:rPr>
          <w:rFonts w:ascii="HelveticaNeueLT Com 55 Roman" w:eastAsia="Calibri" w:hAnsi="HelveticaNeueLT Com 55 Roman" w:cs="HelveticaNeue-LightCond"/>
          <w:color w:val="262626"/>
          <w:sz w:val="22"/>
          <w:szCs w:val="22"/>
          <w:highlight w:val="cyan"/>
        </w:rPr>
        <w:t>(XXX) XXX-XXXX</w:t>
      </w:r>
    </w:p>
    <w:p w14:paraId="2F34DDCC" w14:textId="77777777" w:rsidR="00263C81" w:rsidRPr="00344D35" w:rsidRDefault="00263C81" w:rsidP="00263C81">
      <w:pPr>
        <w:pStyle w:val="Pa22"/>
        <w:spacing w:line="240" w:lineRule="auto"/>
        <w:rPr>
          <w:rFonts w:ascii="HelveticaNeueLT Com 55 Roman" w:hAnsi="HelveticaNeueLT Com 55 Roman" w:cs="HelveticaNeue LightCond"/>
          <w:color w:val="262626" w:themeColor="text1" w:themeTint="D9"/>
          <w:sz w:val="22"/>
          <w:szCs w:val="22"/>
          <w:highlight w:val="cyan"/>
        </w:rPr>
      </w:pPr>
      <w:r w:rsidRPr="00344D35">
        <w:rPr>
          <w:rFonts w:ascii="HelveticaNeueLT Com 55 Roman" w:hAnsi="HelveticaNeueLT Com 55 Roman" w:cs="HelveticaNeue LightCond"/>
          <w:color w:val="262626" w:themeColor="text1" w:themeTint="D9"/>
          <w:sz w:val="22"/>
          <w:szCs w:val="22"/>
          <w:highlight w:val="cyan"/>
        </w:rPr>
        <w:t>Email Address:XXXXXXXX@dot.ga.gov</w:t>
      </w:r>
    </w:p>
    <w:p w14:paraId="071ED64A" w14:textId="450F7853" w:rsidR="00263C81" w:rsidRDefault="00263C81" w:rsidP="00491D7B">
      <w:pPr>
        <w:tabs>
          <w:tab w:val="left" w:pos="-720"/>
          <w:tab w:val="left" w:pos="1"/>
          <w:tab w:val="left" w:pos="990"/>
          <w:tab w:val="left" w:pos="6072"/>
          <w:tab w:val="left" w:pos="7038"/>
        </w:tabs>
        <w:jc w:val="both"/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</w:pPr>
    </w:p>
    <w:p w14:paraId="3B743858" w14:textId="56834676" w:rsidR="00491D7B" w:rsidRPr="000D63E1" w:rsidRDefault="00562065" w:rsidP="00491D7B">
      <w:pPr>
        <w:tabs>
          <w:tab w:val="left" w:pos="-720"/>
          <w:tab w:val="left" w:pos="1"/>
          <w:tab w:val="left" w:pos="990"/>
          <w:tab w:val="left" w:pos="6072"/>
          <w:tab w:val="left" w:pos="7038"/>
        </w:tabs>
        <w:jc w:val="both"/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</w:pPr>
      <w:r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>Please b</w:t>
      </w:r>
      <w:r w:rsidR="00491D7B" w:rsidRPr="000D63E1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 xml:space="preserve">e advised, </w:t>
      </w:r>
      <w:r w:rsidR="00736FE4" w:rsidRPr="000D63E1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 xml:space="preserve">that </w:t>
      </w:r>
      <w:r w:rsidR="00491D7B" w:rsidRPr="000D63E1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 xml:space="preserve">no </w:t>
      </w:r>
      <w:r w:rsidR="00736FE4" w:rsidRPr="000D63E1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 xml:space="preserve">reimbursable activities can be </w:t>
      </w:r>
      <w:r w:rsidR="006F177E" w:rsidRPr="000D63E1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>performed</w:t>
      </w:r>
      <w:r w:rsidR="00A27959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 xml:space="preserve"> including</w:t>
      </w:r>
      <w:r w:rsidR="00491D7B" w:rsidRPr="000D63E1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 xml:space="preserve"> groundbreaking </w:t>
      </w:r>
      <w:r w:rsidR="00736FE4" w:rsidRPr="000D63E1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 xml:space="preserve">activities </w:t>
      </w:r>
      <w:r w:rsidR="00491D7B" w:rsidRPr="000D63E1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 xml:space="preserve">until the Department’s </w:t>
      </w:r>
      <w:r w:rsidR="00A27959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>NTP to construct</w:t>
      </w:r>
      <w:r w:rsidR="00491D7B" w:rsidRPr="000D63E1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 xml:space="preserve"> is </w:t>
      </w:r>
      <w:r w:rsidR="00736FE4" w:rsidRPr="000D63E1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>issued</w:t>
      </w:r>
      <w:r w:rsidR="00A27959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 xml:space="preserve"> to the LG. </w:t>
      </w:r>
      <w:r w:rsidR="002A629F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 xml:space="preserve">The </w:t>
      </w:r>
      <w:r w:rsidR="00A27959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>NTP</w:t>
      </w:r>
      <w:r w:rsidR="00491D7B" w:rsidRPr="000D63E1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 xml:space="preserve"> does not exclude the LG from participating in other </w:t>
      </w:r>
      <w:r w:rsidR="001E2ED6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 xml:space="preserve">non-reimbursable </w:t>
      </w:r>
      <w:r w:rsidR="00491D7B" w:rsidRPr="000D63E1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>preconstruction-related requirements and activities.</w:t>
      </w:r>
      <w:r w:rsidR="007A1BA2" w:rsidRPr="000D63E1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 xml:space="preserve"> </w:t>
      </w:r>
    </w:p>
    <w:p w14:paraId="746FA34C" w14:textId="77777777" w:rsidR="004818B5" w:rsidRDefault="004818B5" w:rsidP="00491D7B">
      <w:pPr>
        <w:tabs>
          <w:tab w:val="left" w:pos="-720"/>
          <w:tab w:val="left" w:pos="1"/>
          <w:tab w:val="left" w:pos="990"/>
          <w:tab w:val="left" w:pos="6072"/>
          <w:tab w:val="left" w:pos="7038"/>
        </w:tabs>
        <w:jc w:val="both"/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</w:pPr>
    </w:p>
    <w:p w14:paraId="74A26B2C" w14:textId="5FF3A9CC" w:rsidR="00491D7B" w:rsidRPr="000D63E1" w:rsidRDefault="00491D7B" w:rsidP="00491D7B">
      <w:pPr>
        <w:tabs>
          <w:tab w:val="left" w:pos="-720"/>
          <w:tab w:val="left" w:pos="1"/>
          <w:tab w:val="left" w:pos="990"/>
          <w:tab w:val="left" w:pos="6072"/>
          <w:tab w:val="left" w:pos="7038"/>
        </w:tabs>
        <w:jc w:val="both"/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</w:pPr>
      <w:r w:rsidRPr="000D63E1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 xml:space="preserve">If you have any questions or </w:t>
      </w:r>
      <w:r w:rsidR="001E3445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 xml:space="preserve">need any additional </w:t>
      </w:r>
      <w:r w:rsidR="00513117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>information</w:t>
      </w:r>
      <w:r w:rsidRPr="000D63E1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 xml:space="preserve">, please contact the Department’s Project Manager, </w:t>
      </w:r>
      <w:r w:rsidRPr="00BB3210">
        <w:rPr>
          <w:rFonts w:ascii="HelveticaNeueLT Com 55 Roman" w:eastAsia="Calibri" w:hAnsi="HelveticaNeueLT Com 55 Roman" w:cs="HelveticaNeue-LightCond"/>
          <w:color w:val="262626"/>
          <w:sz w:val="22"/>
          <w:szCs w:val="22"/>
          <w:highlight w:val="cyan"/>
        </w:rPr>
        <w:t xml:space="preserve">PM Name, at </w:t>
      </w:r>
      <w:r w:rsidR="001A3A09">
        <w:rPr>
          <w:rFonts w:ascii="HelveticaNeueLT Com 55 Roman" w:eastAsia="Calibri" w:hAnsi="HelveticaNeueLT Com 55 Roman" w:cs="HelveticaNeue-LightCond"/>
          <w:color w:val="262626"/>
          <w:sz w:val="22"/>
          <w:szCs w:val="22"/>
          <w:highlight w:val="cyan"/>
        </w:rPr>
        <w:t>(</w:t>
      </w:r>
      <w:r w:rsidR="00D61C81">
        <w:rPr>
          <w:rFonts w:ascii="HelveticaNeueLT Com 55 Roman" w:eastAsia="Calibri" w:hAnsi="HelveticaNeueLT Com 55 Roman" w:cs="HelveticaNeue-LightCond"/>
          <w:color w:val="262626"/>
          <w:sz w:val="22"/>
          <w:szCs w:val="22"/>
          <w:highlight w:val="cyan"/>
        </w:rPr>
        <w:t>XXX</w:t>
      </w:r>
      <w:r w:rsidR="001A3A09">
        <w:rPr>
          <w:rFonts w:ascii="HelveticaNeueLT Com 55 Roman" w:eastAsia="Calibri" w:hAnsi="HelveticaNeueLT Com 55 Roman" w:cs="HelveticaNeue-LightCond"/>
          <w:color w:val="262626"/>
          <w:sz w:val="22"/>
          <w:szCs w:val="22"/>
          <w:highlight w:val="cyan"/>
        </w:rPr>
        <w:t>)</w:t>
      </w:r>
      <w:r w:rsidR="00D61C81">
        <w:rPr>
          <w:rFonts w:ascii="HelveticaNeueLT Com 55 Roman" w:eastAsia="Calibri" w:hAnsi="HelveticaNeueLT Com 55 Roman" w:cs="HelveticaNeue-LightCond"/>
          <w:color w:val="262626"/>
          <w:sz w:val="22"/>
          <w:szCs w:val="22"/>
          <w:highlight w:val="cyan"/>
        </w:rPr>
        <w:t>-XXX-XXXX</w:t>
      </w:r>
      <w:r w:rsidRPr="00BB3210">
        <w:rPr>
          <w:rFonts w:ascii="HelveticaNeueLT Com 55 Roman" w:eastAsia="Calibri" w:hAnsi="HelveticaNeueLT Com 55 Roman" w:cs="HelveticaNeue-LightCond"/>
          <w:color w:val="262626"/>
          <w:sz w:val="22"/>
          <w:szCs w:val="22"/>
          <w:highlight w:val="cyan"/>
        </w:rPr>
        <w:t>,</w:t>
      </w:r>
      <w:r w:rsidRPr="000D63E1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 xml:space="preserve"> of </w:t>
      </w:r>
      <w:r w:rsidR="001E3445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>the Office of Program Delivery</w:t>
      </w:r>
      <w:r w:rsidRPr="000D63E1"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  <w:t>.</w:t>
      </w:r>
    </w:p>
    <w:p w14:paraId="15F663B5" w14:textId="77777777" w:rsidR="00491D7B" w:rsidRDefault="00491D7B" w:rsidP="00491D7B">
      <w:pPr>
        <w:tabs>
          <w:tab w:val="left" w:pos="-720"/>
          <w:tab w:val="left" w:pos="1"/>
          <w:tab w:val="left" w:pos="990"/>
          <w:tab w:val="left" w:pos="6072"/>
          <w:tab w:val="left" w:pos="7038"/>
        </w:tabs>
        <w:jc w:val="both"/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</w:pPr>
    </w:p>
    <w:p w14:paraId="5FF41254" w14:textId="77777777" w:rsidR="00BB3210" w:rsidRPr="000D63E1" w:rsidRDefault="00BB3210" w:rsidP="00491D7B">
      <w:pPr>
        <w:tabs>
          <w:tab w:val="left" w:pos="-720"/>
          <w:tab w:val="left" w:pos="1"/>
          <w:tab w:val="left" w:pos="990"/>
          <w:tab w:val="left" w:pos="6072"/>
          <w:tab w:val="left" w:pos="7038"/>
        </w:tabs>
        <w:jc w:val="both"/>
        <w:rPr>
          <w:rFonts w:ascii="HelveticaNeueLT Com 55 Roman" w:eastAsia="Calibri" w:hAnsi="HelveticaNeueLT Com 55 Roman" w:cs="HelveticaNeue-LightCond"/>
          <w:color w:val="262626"/>
          <w:sz w:val="22"/>
          <w:szCs w:val="22"/>
        </w:rPr>
      </w:pPr>
    </w:p>
    <w:p w14:paraId="285BDFD0" w14:textId="77777777" w:rsidR="00173058" w:rsidRPr="000D63E1" w:rsidRDefault="00173058" w:rsidP="00491D7B">
      <w:pPr>
        <w:pStyle w:val="Pa22"/>
        <w:spacing w:line="240" w:lineRule="auto"/>
        <w:ind w:left="4680"/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</w:pPr>
      <w:r w:rsidRPr="000D63E1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>Sincerely,</w:t>
      </w:r>
    </w:p>
    <w:p w14:paraId="67A5E5DC" w14:textId="77777777" w:rsidR="00173058" w:rsidRDefault="00173058" w:rsidP="00491D7B">
      <w:pPr>
        <w:pStyle w:val="Pa22"/>
        <w:spacing w:line="240" w:lineRule="auto"/>
        <w:ind w:left="4680"/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</w:pPr>
    </w:p>
    <w:p w14:paraId="34FD4C04" w14:textId="77777777" w:rsidR="00BB3210" w:rsidRDefault="00BB3210" w:rsidP="00BB3210">
      <w:pPr>
        <w:pStyle w:val="Default"/>
      </w:pPr>
    </w:p>
    <w:p w14:paraId="3F4B736F" w14:textId="77777777" w:rsidR="00BB3210" w:rsidRPr="00BB3210" w:rsidRDefault="00BB3210" w:rsidP="00BB3210">
      <w:pPr>
        <w:pStyle w:val="Default"/>
      </w:pPr>
    </w:p>
    <w:p w14:paraId="627004B5" w14:textId="77777777" w:rsidR="00173058" w:rsidRPr="000D63E1" w:rsidRDefault="00173058" w:rsidP="00491D7B">
      <w:pPr>
        <w:pStyle w:val="Pa22"/>
        <w:spacing w:line="240" w:lineRule="auto"/>
        <w:ind w:left="4680"/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</w:pPr>
    </w:p>
    <w:p w14:paraId="7E718125" w14:textId="21C5E4F5" w:rsidR="00173058" w:rsidRPr="002B61A7" w:rsidRDefault="00B25B85" w:rsidP="002B61A7">
      <w:pPr>
        <w:pStyle w:val="Pa22"/>
        <w:spacing w:line="240" w:lineRule="auto"/>
        <w:ind w:left="3960" w:firstLine="720"/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</w:pPr>
      <w:r w:rsidRPr="002B61A7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  <w:t>XXXXX</w:t>
      </w:r>
    </w:p>
    <w:p w14:paraId="63747022" w14:textId="77777777" w:rsidR="00173058" w:rsidRPr="000D63E1" w:rsidRDefault="00173058" w:rsidP="00491D7B">
      <w:pPr>
        <w:pStyle w:val="Pa22"/>
        <w:spacing w:line="240" w:lineRule="auto"/>
        <w:ind w:left="4680"/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</w:pPr>
      <w:r w:rsidRPr="000D63E1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>State Program Delivery Administrator</w:t>
      </w:r>
    </w:p>
    <w:p w14:paraId="04FEC6C2" w14:textId="77777777" w:rsidR="00173058" w:rsidRPr="000D63E1" w:rsidRDefault="00173058" w:rsidP="00491D7B">
      <w:pPr>
        <w:pStyle w:val="Pa22"/>
        <w:spacing w:line="240" w:lineRule="auto"/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</w:pPr>
    </w:p>
    <w:p w14:paraId="3D1BC45D" w14:textId="3FED496B" w:rsidR="00173058" w:rsidRPr="000D63E1" w:rsidRDefault="00562065" w:rsidP="00491D7B">
      <w:pPr>
        <w:pStyle w:val="Pa22"/>
        <w:spacing w:line="240" w:lineRule="auto"/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</w:pPr>
      <w:r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>OH</w:t>
      </w:r>
      <w:r w:rsidR="00173058" w:rsidRPr="000D63E1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>:</w:t>
      </w:r>
      <w:r w:rsidR="007B7CA7" w:rsidRPr="00BB3210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  <w:t>AOH:DPM:PM</w:t>
      </w:r>
    </w:p>
    <w:p w14:paraId="6D48ECFD" w14:textId="77777777" w:rsidR="00173058" w:rsidRPr="000D63E1" w:rsidRDefault="00173058" w:rsidP="00491D7B">
      <w:pPr>
        <w:pStyle w:val="Pa22"/>
        <w:spacing w:line="240" w:lineRule="auto"/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</w:pPr>
    </w:p>
    <w:p w14:paraId="21B89182" w14:textId="77777777" w:rsidR="00173058" w:rsidRPr="000D63E1" w:rsidRDefault="00173058" w:rsidP="00491D7B">
      <w:pPr>
        <w:pStyle w:val="Pa22"/>
        <w:spacing w:line="240" w:lineRule="auto"/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</w:pPr>
      <w:r w:rsidRPr="000D63E1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>Enclosures</w:t>
      </w:r>
    </w:p>
    <w:p w14:paraId="40B2FBC6" w14:textId="77777777" w:rsidR="00173058" w:rsidRPr="000D63E1" w:rsidRDefault="00173058" w:rsidP="00491D7B">
      <w:pPr>
        <w:pStyle w:val="Pa22"/>
        <w:spacing w:line="240" w:lineRule="auto"/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</w:pPr>
    </w:p>
    <w:p w14:paraId="2D71A2B6" w14:textId="0D26737A" w:rsidR="009002EC" w:rsidRDefault="000A5FAB" w:rsidP="00491D7B">
      <w:pPr>
        <w:pStyle w:val="Pa22"/>
        <w:spacing w:line="240" w:lineRule="auto"/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</w:pPr>
      <w:r w:rsidRPr="000D63E1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>cc</w:t>
      </w:r>
      <w:r w:rsidR="00173058" w:rsidRPr="000D63E1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>:</w:t>
      </w:r>
      <w:r w:rsidR="00173058" w:rsidRPr="000D63E1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ab/>
      </w:r>
      <w:r w:rsidR="009002EC" w:rsidRPr="000D63E1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 xml:space="preserve">Honorable </w:t>
      </w:r>
      <w:r w:rsidR="009002EC" w:rsidRPr="00BB3210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  <w:t>XXXXX</w:t>
      </w:r>
      <w:r w:rsidR="009002EC" w:rsidRPr="000D63E1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 xml:space="preserve">, GDOT Board Member – Congressional District </w:t>
      </w:r>
      <w:r w:rsidR="009002EC" w:rsidRPr="000D63E1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lightGray"/>
        </w:rPr>
        <w:t>X</w:t>
      </w:r>
    </w:p>
    <w:p w14:paraId="7B7BFA67" w14:textId="1728CE7D" w:rsidR="006F177E" w:rsidRPr="000D63E1" w:rsidRDefault="006F177E" w:rsidP="006F177E">
      <w:pPr>
        <w:pStyle w:val="Default"/>
        <w:rPr>
          <w:rFonts w:ascii="HelveticaNeueLT Com 55 Roman" w:hAnsi="HelveticaNeueLT Com 55 Roman"/>
          <w:sz w:val="22"/>
          <w:szCs w:val="22"/>
        </w:rPr>
      </w:pPr>
      <w:r w:rsidRPr="000D63E1">
        <w:rPr>
          <w:rFonts w:ascii="HelveticaNeueLT Com 55 Roman" w:hAnsi="HelveticaNeueLT Com 55 Roman"/>
          <w:sz w:val="22"/>
          <w:szCs w:val="22"/>
        </w:rPr>
        <w:tab/>
      </w:r>
      <w:r w:rsidR="00B25B85" w:rsidRPr="002B61A7">
        <w:rPr>
          <w:highlight w:val="cyan"/>
        </w:rPr>
        <w:t>XXXXX</w:t>
      </w:r>
      <w:r w:rsidR="00C570C8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>, Director of Program Delivery</w:t>
      </w:r>
    </w:p>
    <w:p w14:paraId="5E423CE6" w14:textId="1386499C" w:rsidR="006F177E" w:rsidRPr="000D63E1" w:rsidRDefault="00B25B85" w:rsidP="006F177E">
      <w:pPr>
        <w:pStyle w:val="Pa22"/>
        <w:spacing w:line="240" w:lineRule="auto"/>
        <w:ind w:firstLine="720"/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</w:pPr>
      <w:r w:rsidRPr="002B61A7">
        <w:rPr>
          <w:rFonts w:ascii="AvantGarde" w:hAnsi="AvantGarde" w:cs="AvantGarde"/>
          <w:color w:val="000000"/>
          <w:highlight w:val="cyan"/>
        </w:rPr>
        <w:t>XXXXX</w:t>
      </w:r>
      <w:r w:rsidR="006F177E" w:rsidRPr="000D63E1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 xml:space="preserve">, Financial Management Administrator </w:t>
      </w:r>
    </w:p>
    <w:p w14:paraId="2E272A95" w14:textId="7F094034" w:rsidR="00BF0EFD" w:rsidRPr="000D63E1" w:rsidRDefault="00BF0EFD" w:rsidP="00BF0EFD">
      <w:pPr>
        <w:pStyle w:val="Default"/>
        <w:rPr>
          <w:rFonts w:ascii="HelveticaNeueLT Com 55 Roman" w:hAnsi="HelveticaNeueLT Com 55 Roman"/>
          <w:sz w:val="22"/>
          <w:szCs w:val="22"/>
        </w:rPr>
      </w:pPr>
      <w:r w:rsidRPr="000D63E1">
        <w:rPr>
          <w:rFonts w:ascii="HelveticaNeueLT Com 55 Roman" w:hAnsi="HelveticaNeueLT Com 55 Roman"/>
          <w:sz w:val="22"/>
          <w:szCs w:val="22"/>
        </w:rPr>
        <w:tab/>
      </w:r>
      <w:r w:rsidR="008C37E2" w:rsidRPr="00BB3210">
        <w:rPr>
          <w:rFonts w:ascii="HelveticaNeueLT Com 55 Roman" w:hAnsi="HelveticaNeueLT Com 55 Roman"/>
          <w:sz w:val="22"/>
          <w:szCs w:val="22"/>
          <w:highlight w:val="cyan"/>
        </w:rPr>
        <w:t>XXXX</w:t>
      </w:r>
      <w:r w:rsidR="00B25B85">
        <w:rPr>
          <w:rFonts w:ascii="HelveticaNeueLT Com 55 Roman" w:hAnsi="HelveticaNeueLT Com 55 Roman"/>
          <w:sz w:val="22"/>
          <w:szCs w:val="22"/>
        </w:rPr>
        <w:t>X</w:t>
      </w:r>
      <w:r w:rsidR="008C37E2" w:rsidRPr="000D63E1">
        <w:rPr>
          <w:rFonts w:ascii="HelveticaNeueLT Com 55 Roman" w:hAnsi="HelveticaNeueLT Com 55 Roman"/>
          <w:sz w:val="22"/>
          <w:szCs w:val="22"/>
        </w:rPr>
        <w:t xml:space="preserve">, District </w:t>
      </w:r>
      <w:r w:rsidR="008C37E2" w:rsidRPr="00BB3210">
        <w:rPr>
          <w:rFonts w:ascii="HelveticaNeueLT Com 55 Roman" w:hAnsi="HelveticaNeueLT Com 55 Roman"/>
          <w:sz w:val="22"/>
          <w:szCs w:val="22"/>
          <w:highlight w:val="cyan"/>
        </w:rPr>
        <w:t>X</w:t>
      </w:r>
      <w:r w:rsidR="008C37E2" w:rsidRPr="000D63E1">
        <w:rPr>
          <w:rFonts w:ascii="HelveticaNeueLT Com 55 Roman" w:hAnsi="HelveticaNeueLT Com 55 Roman"/>
          <w:sz w:val="22"/>
          <w:szCs w:val="22"/>
        </w:rPr>
        <w:t xml:space="preserve"> Construction Manager</w:t>
      </w:r>
    </w:p>
    <w:p w14:paraId="2F99669A" w14:textId="77777777" w:rsidR="00024A59" w:rsidRPr="000D63E1" w:rsidRDefault="007B7CA7" w:rsidP="00491D7B">
      <w:pPr>
        <w:pStyle w:val="Pa22"/>
        <w:spacing w:line="240" w:lineRule="auto"/>
        <w:ind w:left="720"/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</w:pPr>
      <w:r w:rsidRPr="00BB3210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  <w:t>XX</w:t>
      </w:r>
      <w:r w:rsidR="009002EC" w:rsidRPr="00BB3210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  <w:t>XX</w:t>
      </w:r>
      <w:r w:rsidRPr="00BB3210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  <w:t>X</w:t>
      </w:r>
      <w:r w:rsidR="00173058" w:rsidRPr="00BB3210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  <w:t>,</w:t>
      </w:r>
      <w:r w:rsidR="00173058" w:rsidRPr="00BB3210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 xml:space="preserve"> District </w:t>
      </w:r>
      <w:r w:rsidR="009002EC" w:rsidRPr="00BB3210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  <w:highlight w:val="cyan"/>
        </w:rPr>
        <w:t>X</w:t>
      </w:r>
      <w:r w:rsidR="009002EC" w:rsidRPr="000D63E1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 xml:space="preserve"> </w:t>
      </w:r>
      <w:r w:rsidR="00173058" w:rsidRPr="000D63E1">
        <w:rPr>
          <w:rStyle w:val="A53"/>
          <w:rFonts w:ascii="HelveticaNeueLT Com 55 Roman" w:hAnsi="HelveticaNeueLT Com 55 Roman"/>
          <w:color w:val="262626" w:themeColor="text1" w:themeTint="D9"/>
          <w:sz w:val="22"/>
          <w:szCs w:val="22"/>
        </w:rPr>
        <w:t>Engineer</w:t>
      </w:r>
    </w:p>
    <w:p w14:paraId="2B01FEEF" w14:textId="21C2A1FE" w:rsidR="000A5FAB" w:rsidRPr="000D63E1" w:rsidRDefault="000A5FAB" w:rsidP="00491D7B">
      <w:pPr>
        <w:rPr>
          <w:rFonts w:ascii="HelveticaNeueLT Com 55 Roman" w:hAnsi="HelveticaNeueLT Com 55 Roman"/>
          <w:sz w:val="22"/>
          <w:szCs w:val="22"/>
        </w:rPr>
      </w:pPr>
      <w:r w:rsidRPr="00572A44">
        <w:rPr>
          <w:rFonts w:ascii="HelveticaNeueLT Com 55 Roman" w:hAnsi="HelveticaNeueLT Com 55 Roman" w:cs="HelveticaNeue-LightCond"/>
          <w:i/>
          <w:color w:val="262626" w:themeColor="text1" w:themeTint="D9"/>
          <w:sz w:val="22"/>
          <w:szCs w:val="22"/>
          <w:highlight w:val="cyan"/>
        </w:rPr>
        <w:t>(Board members can be found here:</w:t>
      </w:r>
      <w:r w:rsidRPr="00572A44">
        <w:rPr>
          <w:rFonts w:ascii="HelveticaNeueLT Com 55 Roman" w:hAnsi="HelveticaNeueLT Com 55 Roman"/>
          <w:i/>
          <w:sz w:val="22"/>
          <w:szCs w:val="22"/>
          <w:highlight w:val="cyan"/>
        </w:rPr>
        <w:t xml:space="preserve"> </w:t>
      </w:r>
      <w:hyperlink r:id="rId10" w:history="1">
        <w:r w:rsidR="00572A44" w:rsidRPr="002B61A7">
          <w:rPr>
            <w:rStyle w:val="Hyperlink"/>
            <w:sz w:val="22"/>
            <w:szCs w:val="22"/>
            <w:highlight w:val="cyan"/>
          </w:rPr>
          <w:t>https://www.dot.ga.gov/GDOT/Pages/Board.aspx</w:t>
        </w:r>
      </w:hyperlink>
      <w:r w:rsidRPr="00572A44">
        <w:rPr>
          <w:rFonts w:ascii="HelveticaNeueLT Com 55 Roman" w:hAnsi="HelveticaNeueLT Com 55 Roman"/>
          <w:i/>
          <w:sz w:val="22"/>
          <w:szCs w:val="22"/>
          <w:highlight w:val="cyan"/>
        </w:rPr>
        <w:t xml:space="preserve"> (</w:t>
      </w:r>
      <w:r w:rsidRPr="00572A44">
        <w:rPr>
          <w:rFonts w:ascii="HelveticaNeueLT Com 55 Roman" w:hAnsi="HelveticaNeueLT Com 55 Roman" w:cs="HelveticaNeue-LightCond"/>
          <w:i/>
          <w:color w:val="262626" w:themeColor="text1" w:themeTint="D9"/>
          <w:sz w:val="22"/>
          <w:szCs w:val="22"/>
          <w:highlight w:val="cyan"/>
        </w:rPr>
        <w:t>Delete)</w:t>
      </w:r>
    </w:p>
    <w:sectPr w:rsidR="000A5FAB" w:rsidRPr="000D63E1" w:rsidSect="00024A5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2286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48C5D" w14:textId="77777777" w:rsidR="00AB44D5" w:rsidRDefault="00AB44D5" w:rsidP="008D1D35">
      <w:r>
        <w:separator/>
      </w:r>
    </w:p>
  </w:endnote>
  <w:endnote w:type="continuationSeparator" w:id="0">
    <w:p w14:paraId="6692224D" w14:textId="77777777" w:rsidR="00AB44D5" w:rsidRDefault="00AB44D5" w:rsidP="008D1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antGarde">
    <w:altName w:val="Century Gothic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HelveticaNeue LightCond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Com 55 Roman">
    <w:panose1 w:val="020B0604020202020204"/>
    <w:charset w:val="00"/>
    <w:family w:val="swiss"/>
    <w:pitch w:val="variable"/>
    <w:sig w:usb0="8000008F" w:usb1="10002042" w:usb2="00000000" w:usb3="00000000" w:csb0="0000009B" w:csb1="00000000"/>
  </w:font>
  <w:font w:name="HelveticaNeue-LightCond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20F7B" w14:textId="77777777" w:rsidR="00B40A53" w:rsidRDefault="00B40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F93A2" w14:textId="77777777" w:rsidR="00B40A53" w:rsidRPr="00F81C54" w:rsidRDefault="00B40A53" w:rsidP="00B40A53">
    <w:pPr>
      <w:pStyle w:val="Pa22"/>
      <w:spacing w:line="240" w:lineRule="auto"/>
      <w:rPr>
        <w:rStyle w:val="A53"/>
        <w:rFonts w:ascii="HelveticaNeueLT Com 55 Roman" w:hAnsi="HelveticaNeueLT Com 55 Roman"/>
        <w:color w:val="262626" w:themeColor="text1" w:themeTint="D9"/>
        <w:sz w:val="22"/>
        <w:szCs w:val="22"/>
        <w:highlight w:val="cyan"/>
      </w:rPr>
    </w:pPr>
    <w:r w:rsidRPr="00F81C54">
      <w:rPr>
        <w:rStyle w:val="A53"/>
        <w:rFonts w:ascii="HelveticaNeueLT Com 55 Roman" w:hAnsi="HelveticaNeueLT Com 55 Roman"/>
        <w:color w:val="262626" w:themeColor="text1" w:themeTint="D9"/>
        <w:sz w:val="22"/>
        <w:szCs w:val="22"/>
        <w:highlight w:val="cyan"/>
      </w:rPr>
      <w:t>Revision date 3/2</w:t>
    </w:r>
    <w:r>
      <w:rPr>
        <w:rStyle w:val="A53"/>
        <w:rFonts w:ascii="HelveticaNeueLT Com 55 Roman" w:hAnsi="HelveticaNeueLT Com 55 Roman"/>
        <w:color w:val="262626" w:themeColor="text1" w:themeTint="D9"/>
        <w:sz w:val="22"/>
        <w:szCs w:val="22"/>
        <w:highlight w:val="cyan"/>
      </w:rPr>
      <w:t>9</w:t>
    </w:r>
    <w:r w:rsidRPr="00F81C54">
      <w:rPr>
        <w:rStyle w:val="A53"/>
        <w:rFonts w:ascii="HelveticaNeueLT Com 55 Roman" w:hAnsi="HelveticaNeueLT Com 55 Roman"/>
        <w:color w:val="262626" w:themeColor="text1" w:themeTint="D9"/>
        <w:sz w:val="22"/>
        <w:szCs w:val="22"/>
        <w:highlight w:val="cyan"/>
      </w:rPr>
      <w:t>/23 – delete this revision date from the letter</w:t>
    </w:r>
  </w:p>
  <w:p w14:paraId="6A3D030B" w14:textId="77777777" w:rsidR="00B40A53" w:rsidRDefault="00B40A53" w:rsidP="00B40A53">
    <w:pPr>
      <w:pStyle w:val="Footer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17418" w14:textId="77777777" w:rsidR="00B40A53" w:rsidRDefault="00B40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FFA0E" w14:textId="77777777" w:rsidR="00AB44D5" w:rsidRDefault="00AB44D5" w:rsidP="008D1D35">
      <w:r>
        <w:separator/>
      </w:r>
    </w:p>
  </w:footnote>
  <w:footnote w:type="continuationSeparator" w:id="0">
    <w:p w14:paraId="039964BC" w14:textId="77777777" w:rsidR="00AB44D5" w:rsidRDefault="00AB44D5" w:rsidP="008D1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43A83" w14:textId="77777777" w:rsidR="00B40A53" w:rsidRDefault="00B40A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F316B" w14:textId="77777777" w:rsidR="006B1309" w:rsidRPr="001765A2" w:rsidRDefault="006B1309" w:rsidP="006B1309">
    <w:pPr>
      <w:pStyle w:val="Header"/>
      <w:rPr>
        <w:rFonts w:ascii="HelveticaNeueLT Com 55 Roman" w:hAnsi="HelveticaNeueLT Com 55 Roman" w:cs="HelveticaNeue-LightCond"/>
        <w:color w:val="262626" w:themeColor="text1" w:themeTint="D9"/>
        <w:sz w:val="22"/>
        <w:szCs w:val="22"/>
      </w:rPr>
    </w:pPr>
    <w:r w:rsidRPr="001765A2">
      <w:rPr>
        <w:rFonts w:ascii="HelveticaNeueLT Com 55 Roman" w:hAnsi="HelveticaNeueLT Com 55 Roman" w:cs="HelveticaNeue-LightCond"/>
        <w:color w:val="262626" w:themeColor="text1" w:themeTint="D9"/>
        <w:sz w:val="22"/>
        <w:szCs w:val="22"/>
      </w:rPr>
      <w:t xml:space="preserve">P.I. No. </w:t>
    </w:r>
    <w:r w:rsidRPr="001765A2">
      <w:rPr>
        <w:rFonts w:ascii="HelveticaNeueLT Com 55 Roman" w:hAnsi="HelveticaNeueLT Com 55 Roman" w:cs="HelveticaNeue-LightCond"/>
        <w:color w:val="262626" w:themeColor="text1" w:themeTint="D9"/>
        <w:sz w:val="22"/>
        <w:szCs w:val="22"/>
        <w:highlight w:val="lightGray"/>
      </w:rPr>
      <w:t>XXXXXXX</w:t>
    </w:r>
  </w:p>
  <w:p w14:paraId="0EC7A992" w14:textId="1E752291" w:rsidR="006B1309" w:rsidRPr="001765A2" w:rsidRDefault="006B1309" w:rsidP="006B1309">
    <w:pPr>
      <w:pStyle w:val="Header"/>
      <w:rPr>
        <w:rFonts w:ascii="HelveticaNeueLT Com 55 Roman" w:hAnsi="HelveticaNeueLT Com 55 Roman" w:cs="HelveticaNeue-LightCond"/>
        <w:color w:val="262626" w:themeColor="text1" w:themeTint="D9"/>
        <w:sz w:val="22"/>
        <w:szCs w:val="22"/>
      </w:rPr>
    </w:pPr>
    <w:r>
      <w:rPr>
        <w:rFonts w:ascii="HelveticaNeueLT Com 55 Roman" w:hAnsi="HelveticaNeueLT Com 55 Roman" w:cs="HelveticaNeue-LightCond"/>
        <w:color w:val="262626" w:themeColor="text1" w:themeTint="D9"/>
        <w:sz w:val="22"/>
        <w:szCs w:val="22"/>
      </w:rPr>
      <w:t>Executed Local Let Construction Agreement</w:t>
    </w:r>
  </w:p>
  <w:p w14:paraId="1CC0F565" w14:textId="77777777" w:rsidR="006B1309" w:rsidRPr="001765A2" w:rsidRDefault="006B1309" w:rsidP="006B1309">
    <w:pPr>
      <w:pStyle w:val="Header"/>
      <w:rPr>
        <w:rFonts w:ascii="HelveticaNeueLT Com 55 Roman" w:hAnsi="HelveticaNeueLT Com 55 Roman" w:cs="HelveticaNeue-LightCond"/>
        <w:color w:val="262626" w:themeColor="text1" w:themeTint="D9"/>
        <w:sz w:val="22"/>
        <w:szCs w:val="22"/>
      </w:rPr>
    </w:pPr>
    <w:r w:rsidRPr="001765A2">
      <w:rPr>
        <w:rFonts w:ascii="HelveticaNeueLT Com 55 Roman" w:hAnsi="HelveticaNeueLT Com 55 Roman" w:cs="HelveticaNeue-LightCond"/>
        <w:color w:val="262626" w:themeColor="text1" w:themeTint="D9"/>
        <w:sz w:val="22"/>
        <w:szCs w:val="22"/>
        <w:highlight w:val="lightGray"/>
      </w:rPr>
      <w:t>Month Day</w:t>
    </w:r>
    <w:r w:rsidRPr="001765A2">
      <w:rPr>
        <w:rFonts w:ascii="HelveticaNeueLT Com 55 Roman" w:hAnsi="HelveticaNeueLT Com 55 Roman" w:cs="HelveticaNeue-LightCond"/>
        <w:color w:val="262626" w:themeColor="text1" w:themeTint="D9"/>
        <w:sz w:val="22"/>
        <w:szCs w:val="22"/>
      </w:rPr>
      <w:t xml:space="preserve">, </w:t>
    </w:r>
    <w:r w:rsidRPr="001765A2">
      <w:rPr>
        <w:rFonts w:ascii="HelveticaNeueLT Com 55 Roman" w:hAnsi="HelveticaNeueLT Com 55 Roman" w:cs="HelveticaNeue-LightCond"/>
        <w:color w:val="262626" w:themeColor="text1" w:themeTint="D9"/>
        <w:sz w:val="22"/>
        <w:szCs w:val="22"/>
        <w:highlight w:val="lightGray"/>
      </w:rPr>
      <w:t>20XX</w:t>
    </w:r>
  </w:p>
  <w:p w14:paraId="3192F5BD" w14:textId="1F64F321" w:rsidR="006B1309" w:rsidRPr="002B61A7" w:rsidRDefault="006B1309" w:rsidP="006B1309">
    <w:pPr>
      <w:pStyle w:val="Footer"/>
      <w:rPr>
        <w:rFonts w:ascii="HelveticaNeueLT Com 55 Roman" w:hAnsi="HelveticaNeueLT Com 55 Roman" w:cs="HelveticaNeue-LightCond"/>
        <w:color w:val="262626" w:themeColor="text1" w:themeTint="D9"/>
        <w:sz w:val="22"/>
        <w:szCs w:val="22"/>
      </w:rPr>
    </w:pPr>
    <w:r w:rsidRPr="001765A2">
      <w:rPr>
        <w:rFonts w:ascii="HelveticaNeueLT Com 55 Roman" w:hAnsi="HelveticaNeueLT Com 55 Roman" w:cs="HelveticaNeue-LightCond"/>
        <w:color w:val="262626" w:themeColor="text1" w:themeTint="D9"/>
        <w:sz w:val="22"/>
        <w:szCs w:val="22"/>
      </w:rPr>
      <w:t>Page 2</w:t>
    </w:r>
    <w:r w:rsidRPr="002B61A7">
      <w:rPr>
        <w:rFonts w:ascii="HelveticaNeueLT Com 55 Roman" w:hAnsi="HelveticaNeueLT Com 55 Roman" w:cs="HelveticaNeue-LightCond"/>
        <w:color w:val="262626" w:themeColor="text1" w:themeTint="D9"/>
        <w:sz w:val="22"/>
        <w:szCs w:val="22"/>
      </w:rPr>
      <w:t xml:space="preserve"> of 2      </w:t>
    </w:r>
  </w:p>
  <w:p w14:paraId="08850518" w14:textId="787C74E8" w:rsidR="00FB6222" w:rsidRPr="006B1309" w:rsidRDefault="00FB6222" w:rsidP="006B13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4AF9A" w14:textId="77777777" w:rsidR="00024A59" w:rsidRPr="00CC39CB" w:rsidRDefault="00024A59" w:rsidP="00024A59">
    <w:pPr>
      <w:pStyle w:val="Pa4"/>
      <w:ind w:left="5040" w:firstLine="360"/>
      <w:rPr>
        <w:rStyle w:val="A52"/>
        <w:rFonts w:ascii="HelveticaNeueLT Com 55 Roman" w:hAnsi="HelveticaNeueLT Com 55 Roman"/>
        <w:b/>
        <w:sz w:val="20"/>
        <w:szCs w:val="20"/>
      </w:rPr>
    </w:pPr>
    <w:r w:rsidRPr="00CC39CB">
      <w:rPr>
        <w:rStyle w:val="A52"/>
        <w:rFonts w:ascii="HelveticaNeueLT Com 55 Roman" w:hAnsi="HelveticaNeueLT Com 55 Roman"/>
        <w:b/>
        <w:sz w:val="20"/>
        <w:szCs w:val="20"/>
      </w:rPr>
      <w:t>Russell R. McMurry, P.E., Commissioner</w:t>
    </w:r>
  </w:p>
  <w:p w14:paraId="756175D8" w14:textId="77777777" w:rsidR="00024A59" w:rsidRPr="00CC39CB" w:rsidRDefault="00024A59" w:rsidP="00024A59">
    <w:pPr>
      <w:pStyle w:val="Pa4"/>
      <w:ind w:left="5040" w:firstLine="360"/>
      <w:rPr>
        <w:rFonts w:ascii="HelveticaNeueLT Com 55 Roman" w:hAnsi="HelveticaNeueLT Com 55 Roman" w:cs="AvantGarde"/>
        <w:color w:val="055494"/>
        <w:sz w:val="20"/>
        <w:szCs w:val="20"/>
      </w:rPr>
    </w:pPr>
    <w:r w:rsidRPr="00CC39CB">
      <w:rPr>
        <w:rFonts w:ascii="HelveticaNeueLT Com 55 Roman" w:hAnsi="HelveticaNeueLT Com 55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6839003" wp14:editId="40389C8E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012253" cy="685800"/>
          <wp:effectExtent l="0" t="0" r="0" b="0"/>
          <wp:wrapTight wrapText="bothSides">
            <wp:wrapPolygon edited="0">
              <wp:start x="0" y="0"/>
              <wp:lineTo x="0" y="21200"/>
              <wp:lineTo x="21409" y="21200"/>
              <wp:lineTo x="21409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DOT Logo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2253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C39CB">
      <w:rPr>
        <w:rStyle w:val="A52"/>
        <w:rFonts w:ascii="HelveticaNeueLT Com 55 Roman" w:hAnsi="HelveticaNeueLT Com 55 Roman"/>
        <w:sz w:val="20"/>
        <w:szCs w:val="20"/>
      </w:rPr>
      <w:t xml:space="preserve">One Georgia Center </w:t>
    </w:r>
  </w:p>
  <w:p w14:paraId="36F2C393" w14:textId="77777777" w:rsidR="00024A59" w:rsidRPr="00CC39CB" w:rsidRDefault="00024A59" w:rsidP="00024A59">
    <w:pPr>
      <w:pStyle w:val="Pa4"/>
      <w:ind w:left="5040" w:firstLine="360"/>
      <w:rPr>
        <w:rFonts w:ascii="HelveticaNeueLT Com 55 Roman" w:hAnsi="HelveticaNeueLT Com 55 Roman" w:cs="AvantGarde"/>
        <w:color w:val="055494"/>
        <w:sz w:val="20"/>
        <w:szCs w:val="20"/>
      </w:rPr>
    </w:pPr>
    <w:r w:rsidRPr="00CC39CB">
      <w:rPr>
        <w:rStyle w:val="A52"/>
        <w:rFonts w:ascii="HelveticaNeueLT Com 55 Roman" w:hAnsi="HelveticaNeueLT Com 55 Roman"/>
        <w:sz w:val="20"/>
        <w:szCs w:val="20"/>
      </w:rPr>
      <w:t>600 West Peachtree</w:t>
    </w:r>
    <w:r>
      <w:rPr>
        <w:rStyle w:val="A52"/>
        <w:rFonts w:ascii="HelveticaNeueLT Com 55 Roman" w:hAnsi="HelveticaNeueLT Com 55 Roman"/>
        <w:sz w:val="20"/>
        <w:szCs w:val="20"/>
      </w:rPr>
      <w:t xml:space="preserve"> Street,</w:t>
    </w:r>
    <w:r w:rsidRPr="00CC39CB">
      <w:rPr>
        <w:rStyle w:val="A52"/>
        <w:rFonts w:ascii="HelveticaNeueLT Com 55 Roman" w:hAnsi="HelveticaNeueLT Com 55 Roman"/>
        <w:sz w:val="20"/>
        <w:szCs w:val="20"/>
      </w:rPr>
      <w:t xml:space="preserve"> NW </w:t>
    </w:r>
  </w:p>
  <w:p w14:paraId="1A45ABA8" w14:textId="77777777" w:rsidR="00024A59" w:rsidRPr="00CC39CB" w:rsidRDefault="00024A59" w:rsidP="00024A59">
    <w:pPr>
      <w:pStyle w:val="Pa4"/>
      <w:ind w:left="5040" w:firstLine="360"/>
      <w:rPr>
        <w:rStyle w:val="A52"/>
        <w:rFonts w:ascii="HelveticaNeueLT Com 55 Roman" w:hAnsi="HelveticaNeueLT Com 55 Roman"/>
        <w:sz w:val="20"/>
        <w:szCs w:val="20"/>
      </w:rPr>
    </w:pPr>
    <w:r w:rsidRPr="00CC39CB">
      <w:rPr>
        <w:rStyle w:val="A52"/>
        <w:rFonts w:ascii="HelveticaNeueLT Com 55 Roman" w:hAnsi="HelveticaNeueLT Com 55 Roman"/>
        <w:sz w:val="20"/>
        <w:szCs w:val="20"/>
      </w:rPr>
      <w:t>Atlanta, GA 30308</w:t>
    </w:r>
  </w:p>
  <w:p w14:paraId="7DD709EB" w14:textId="77777777" w:rsidR="00024A59" w:rsidRPr="00CC39CB" w:rsidRDefault="00024A59" w:rsidP="00024A59">
    <w:pPr>
      <w:pStyle w:val="Default"/>
      <w:tabs>
        <w:tab w:val="left" w:pos="5400"/>
      </w:tabs>
      <w:ind w:firstLine="360"/>
      <w:rPr>
        <w:rFonts w:ascii="HelveticaNeueLT Com 55 Roman" w:hAnsi="HelveticaNeueLT Com 55 Roman"/>
        <w:sz w:val="20"/>
        <w:szCs w:val="20"/>
      </w:rPr>
    </w:pPr>
    <w:r w:rsidRPr="00CC39CB">
      <w:rPr>
        <w:rFonts w:ascii="HelveticaNeueLT Com 55 Roman" w:hAnsi="HelveticaNeueLT Com 55 Roman"/>
        <w:sz w:val="20"/>
        <w:szCs w:val="20"/>
      </w:rPr>
      <w:tab/>
    </w:r>
    <w:r w:rsidRPr="00CC39CB">
      <w:rPr>
        <w:rStyle w:val="A52"/>
        <w:rFonts w:ascii="HelveticaNeueLT Com 55 Roman" w:hAnsi="HelveticaNeueLT Com 55 Roman"/>
        <w:sz w:val="20"/>
        <w:szCs w:val="20"/>
      </w:rPr>
      <w:t>(404) 631-1</w:t>
    </w:r>
    <w:r>
      <w:rPr>
        <w:rStyle w:val="A52"/>
        <w:rFonts w:ascii="HelveticaNeueLT Com 55 Roman" w:hAnsi="HelveticaNeueLT Com 55 Roman"/>
        <w:sz w:val="20"/>
        <w:szCs w:val="20"/>
      </w:rPr>
      <w:t>00</w:t>
    </w:r>
    <w:r w:rsidRPr="00CC39CB">
      <w:rPr>
        <w:rStyle w:val="A52"/>
        <w:rFonts w:ascii="HelveticaNeueLT Com 55 Roman" w:hAnsi="HelveticaNeueLT Com 55 Roman"/>
        <w:sz w:val="20"/>
        <w:szCs w:val="20"/>
      </w:rPr>
      <w:t>0 Main Office</w:t>
    </w:r>
  </w:p>
  <w:p w14:paraId="3DA47DEC" w14:textId="77777777" w:rsidR="00024A59" w:rsidRDefault="00024A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7053E3"/>
    <w:multiLevelType w:val="hybridMultilevel"/>
    <w:tmpl w:val="DBE8EB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D7B"/>
    <w:rsid w:val="00003404"/>
    <w:rsid w:val="00024A59"/>
    <w:rsid w:val="00047DF3"/>
    <w:rsid w:val="0007154E"/>
    <w:rsid w:val="00077E11"/>
    <w:rsid w:val="000A312A"/>
    <w:rsid w:val="000A5FAB"/>
    <w:rsid w:val="000B6187"/>
    <w:rsid w:val="000D63E1"/>
    <w:rsid w:val="00111B89"/>
    <w:rsid w:val="001260C0"/>
    <w:rsid w:val="001452A0"/>
    <w:rsid w:val="00173058"/>
    <w:rsid w:val="001A3A09"/>
    <w:rsid w:val="001A547E"/>
    <w:rsid w:val="001B0157"/>
    <w:rsid w:val="001C0C93"/>
    <w:rsid w:val="001D7C5B"/>
    <w:rsid w:val="001E0246"/>
    <w:rsid w:val="001E2ED6"/>
    <w:rsid w:val="001E3445"/>
    <w:rsid w:val="002112A8"/>
    <w:rsid w:val="0025641A"/>
    <w:rsid w:val="00263C81"/>
    <w:rsid w:val="002A629F"/>
    <w:rsid w:val="002B0ADF"/>
    <w:rsid w:val="002B54F8"/>
    <w:rsid w:val="002B61A7"/>
    <w:rsid w:val="002D37D3"/>
    <w:rsid w:val="002D3CAA"/>
    <w:rsid w:val="002E1E90"/>
    <w:rsid w:val="002F0D8F"/>
    <w:rsid w:val="0036256E"/>
    <w:rsid w:val="00363425"/>
    <w:rsid w:val="0037376D"/>
    <w:rsid w:val="00381B54"/>
    <w:rsid w:val="003A26F4"/>
    <w:rsid w:val="003B5B09"/>
    <w:rsid w:val="003D6312"/>
    <w:rsid w:val="003F7099"/>
    <w:rsid w:val="004036BA"/>
    <w:rsid w:val="00407777"/>
    <w:rsid w:val="00437BB1"/>
    <w:rsid w:val="00477A40"/>
    <w:rsid w:val="004818B5"/>
    <w:rsid w:val="00491D7B"/>
    <w:rsid w:val="004B453E"/>
    <w:rsid w:val="00500C82"/>
    <w:rsid w:val="00513117"/>
    <w:rsid w:val="00555BA5"/>
    <w:rsid w:val="00562065"/>
    <w:rsid w:val="00567377"/>
    <w:rsid w:val="00572A44"/>
    <w:rsid w:val="005918E1"/>
    <w:rsid w:val="005938C5"/>
    <w:rsid w:val="005A25BF"/>
    <w:rsid w:val="005A79F4"/>
    <w:rsid w:val="005C1E4D"/>
    <w:rsid w:val="00634319"/>
    <w:rsid w:val="00677EBD"/>
    <w:rsid w:val="006B1309"/>
    <w:rsid w:val="006C2869"/>
    <w:rsid w:val="006D7C3A"/>
    <w:rsid w:val="006E367F"/>
    <w:rsid w:val="006F177E"/>
    <w:rsid w:val="007102BD"/>
    <w:rsid w:val="00736FE4"/>
    <w:rsid w:val="00742E66"/>
    <w:rsid w:val="00775E65"/>
    <w:rsid w:val="0078386D"/>
    <w:rsid w:val="007A1BA2"/>
    <w:rsid w:val="007B1109"/>
    <w:rsid w:val="007B7CA7"/>
    <w:rsid w:val="00831C4C"/>
    <w:rsid w:val="00864A1D"/>
    <w:rsid w:val="008846E0"/>
    <w:rsid w:val="008A7EED"/>
    <w:rsid w:val="008C37E2"/>
    <w:rsid w:val="008D1D35"/>
    <w:rsid w:val="008D35E9"/>
    <w:rsid w:val="008D380E"/>
    <w:rsid w:val="008D6011"/>
    <w:rsid w:val="008E2B33"/>
    <w:rsid w:val="008E7A7D"/>
    <w:rsid w:val="009002EC"/>
    <w:rsid w:val="009138D4"/>
    <w:rsid w:val="0091745B"/>
    <w:rsid w:val="009205AB"/>
    <w:rsid w:val="00972522"/>
    <w:rsid w:val="009732A4"/>
    <w:rsid w:val="009F545F"/>
    <w:rsid w:val="009F5AE8"/>
    <w:rsid w:val="00A07A86"/>
    <w:rsid w:val="00A27959"/>
    <w:rsid w:val="00A3225B"/>
    <w:rsid w:val="00A55A7E"/>
    <w:rsid w:val="00A63CDB"/>
    <w:rsid w:val="00AB44D5"/>
    <w:rsid w:val="00AE04E4"/>
    <w:rsid w:val="00AF589B"/>
    <w:rsid w:val="00B15F62"/>
    <w:rsid w:val="00B1653A"/>
    <w:rsid w:val="00B25B85"/>
    <w:rsid w:val="00B40A53"/>
    <w:rsid w:val="00B503D3"/>
    <w:rsid w:val="00B516EE"/>
    <w:rsid w:val="00B95533"/>
    <w:rsid w:val="00BB3210"/>
    <w:rsid w:val="00BC0889"/>
    <w:rsid w:val="00BD6B3D"/>
    <w:rsid w:val="00BE4705"/>
    <w:rsid w:val="00BF0EFD"/>
    <w:rsid w:val="00C01E0D"/>
    <w:rsid w:val="00C14389"/>
    <w:rsid w:val="00C570C8"/>
    <w:rsid w:val="00C62949"/>
    <w:rsid w:val="00C64FDD"/>
    <w:rsid w:val="00C71E58"/>
    <w:rsid w:val="00C82CDE"/>
    <w:rsid w:val="00C83919"/>
    <w:rsid w:val="00C95D50"/>
    <w:rsid w:val="00CC1FB0"/>
    <w:rsid w:val="00CC39CB"/>
    <w:rsid w:val="00CE4ADD"/>
    <w:rsid w:val="00CF4CA0"/>
    <w:rsid w:val="00D0035C"/>
    <w:rsid w:val="00D36D58"/>
    <w:rsid w:val="00D61C81"/>
    <w:rsid w:val="00D86EC9"/>
    <w:rsid w:val="00D91CE5"/>
    <w:rsid w:val="00DA44E5"/>
    <w:rsid w:val="00DE2DBC"/>
    <w:rsid w:val="00DE4D5C"/>
    <w:rsid w:val="00DE6AA2"/>
    <w:rsid w:val="00DF6FCE"/>
    <w:rsid w:val="00E47140"/>
    <w:rsid w:val="00E572BE"/>
    <w:rsid w:val="00EA0F43"/>
    <w:rsid w:val="00EE7D4F"/>
    <w:rsid w:val="00F0395A"/>
    <w:rsid w:val="00F22891"/>
    <w:rsid w:val="00F363FB"/>
    <w:rsid w:val="00F54A0C"/>
    <w:rsid w:val="00F81C54"/>
    <w:rsid w:val="00FA2376"/>
    <w:rsid w:val="00FB09E1"/>
    <w:rsid w:val="00FB6222"/>
    <w:rsid w:val="6B2783FF"/>
    <w:rsid w:val="6C4492E9"/>
    <w:rsid w:val="730B4EC0"/>
    <w:rsid w:val="7E6DF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5684A"/>
  <w14:defaultImageDpi w14:val="32767"/>
  <w15:chartTrackingRefBased/>
  <w15:docId w15:val="{C1FA2299-1694-45A2-A1EA-02E13307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D7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1D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1D35"/>
  </w:style>
  <w:style w:type="paragraph" w:styleId="Footer">
    <w:name w:val="footer"/>
    <w:basedOn w:val="Normal"/>
    <w:link w:val="FooterChar"/>
    <w:unhideWhenUsed/>
    <w:rsid w:val="008D1D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D1D35"/>
  </w:style>
  <w:style w:type="paragraph" w:customStyle="1" w:styleId="Default">
    <w:name w:val="Default"/>
    <w:rsid w:val="005938C5"/>
    <w:pPr>
      <w:autoSpaceDE w:val="0"/>
      <w:autoSpaceDN w:val="0"/>
      <w:adjustRightInd w:val="0"/>
    </w:pPr>
    <w:rPr>
      <w:rFonts w:ascii="AvantGarde" w:hAnsi="AvantGarde" w:cs="AvantGarde"/>
      <w:color w:val="000000"/>
    </w:rPr>
  </w:style>
  <w:style w:type="paragraph" w:customStyle="1" w:styleId="Pa4">
    <w:name w:val="Pa4"/>
    <w:basedOn w:val="Default"/>
    <w:next w:val="Default"/>
    <w:uiPriority w:val="99"/>
    <w:rsid w:val="005938C5"/>
    <w:pPr>
      <w:spacing w:line="206" w:lineRule="atLeast"/>
    </w:pPr>
    <w:rPr>
      <w:rFonts w:cstheme="minorBidi"/>
      <w:color w:val="auto"/>
    </w:rPr>
  </w:style>
  <w:style w:type="character" w:customStyle="1" w:styleId="A52">
    <w:name w:val="A52"/>
    <w:uiPriority w:val="99"/>
    <w:rsid w:val="005938C5"/>
    <w:rPr>
      <w:rFonts w:cs="AvantGarde"/>
      <w:color w:val="055494"/>
      <w:sz w:val="6"/>
      <w:szCs w:val="6"/>
    </w:rPr>
  </w:style>
  <w:style w:type="paragraph" w:customStyle="1" w:styleId="Pa22">
    <w:name w:val="Pa22"/>
    <w:basedOn w:val="Default"/>
    <w:next w:val="Default"/>
    <w:uiPriority w:val="99"/>
    <w:rsid w:val="00E47140"/>
    <w:pPr>
      <w:spacing w:line="321" w:lineRule="atLeast"/>
    </w:pPr>
    <w:rPr>
      <w:rFonts w:ascii="HelveticaNeue LightCond" w:hAnsi="HelveticaNeue LightCond" w:cstheme="minorBidi"/>
      <w:color w:val="auto"/>
    </w:rPr>
  </w:style>
  <w:style w:type="character" w:customStyle="1" w:styleId="A53">
    <w:name w:val="A53"/>
    <w:uiPriority w:val="99"/>
    <w:rsid w:val="00E47140"/>
    <w:rPr>
      <w:rFonts w:cs="HelveticaNeue LightCond"/>
      <w:color w:val="9EA0A2"/>
      <w:sz w:val="11"/>
      <w:szCs w:val="1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601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01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rsid w:val="000A5FA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32A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91D7B"/>
    <w:pPr>
      <w:ind w:left="720"/>
    </w:pPr>
  </w:style>
  <w:style w:type="paragraph" w:styleId="Revision">
    <w:name w:val="Revision"/>
    <w:hidden/>
    <w:uiPriority w:val="99"/>
    <w:semiHidden/>
    <w:rsid w:val="00C8391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dot.ga.gov/GDOT/Pages/Board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0002897\Desktop\LAP%20Website%20Meeting\TEMPLATE%20-%20Executed%20Agreement%20Transmitt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71C4A39A39854F8C86766C8979666F" ma:contentTypeVersion="6" ma:contentTypeDescription="Create a new document." ma:contentTypeScope="" ma:versionID="503601ba05eb1b7e47a9c6da081e6184">
  <xsd:schema xmlns:xsd="http://www.w3.org/2001/XMLSchema" xmlns:xs="http://www.w3.org/2001/XMLSchema" xmlns:p="http://schemas.microsoft.com/office/2006/metadata/properties" xmlns:ns2="a84be4e4-0c22-4101-9941-bb0dc0b2ffbe" xmlns:ns3="95f44f22-5664-450f-9642-3252a626e683" targetNamespace="http://schemas.microsoft.com/office/2006/metadata/properties" ma:root="true" ma:fieldsID="3b8a9838d0792e160590ae6ff8e4add6" ns2:_="" ns3:_="">
    <xsd:import namespace="a84be4e4-0c22-4101-9941-bb0dc0b2ffbe"/>
    <xsd:import namespace="95f44f22-5664-450f-9642-3252a626e6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be4e4-0c22-4101-9941-bb0dc0b2ff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44f22-5664-450f-9642-3252a626e68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DE4D21-EE7F-43D0-A8F6-7B5FDD615D06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dcmitype/"/>
    <ds:schemaRef ds:uri="http://www.w3.org/XML/1998/namespace"/>
    <ds:schemaRef ds:uri="a84be4e4-0c22-4101-9941-bb0dc0b2ffbe"/>
    <ds:schemaRef ds:uri="http://schemas.openxmlformats.org/package/2006/metadata/core-properties"/>
    <ds:schemaRef ds:uri="95f44f22-5664-450f-9642-3252a626e68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9DEA0B8-8BB9-4BB9-AD74-2EE033048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4be4e4-0c22-4101-9941-bb0dc0b2ffbe"/>
    <ds:schemaRef ds:uri="95f44f22-5664-450f-9642-3252a626e6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EF2904-07F9-40F1-ADCF-53FE080A98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- Executed Agreement Transmittal</Template>
  <TotalTime>10</TotalTime>
  <Pages>2</Pages>
  <Words>414</Words>
  <Characters>2361</Characters>
  <Application>Microsoft Office Word</Application>
  <DocSecurity>0</DocSecurity>
  <Lines>19</Lines>
  <Paragraphs>5</Paragraphs>
  <ScaleCrop>false</ScaleCrop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Lawing, Mark</dc:creator>
  <cp:keywords/>
  <dc:description/>
  <cp:lastModifiedBy>Troup, Marshall</cp:lastModifiedBy>
  <cp:revision>50</cp:revision>
  <cp:lastPrinted>2018-09-07T18:39:00Z</cp:lastPrinted>
  <dcterms:created xsi:type="dcterms:W3CDTF">2023-03-29T11:18:00Z</dcterms:created>
  <dcterms:modified xsi:type="dcterms:W3CDTF">2024-02-22T15:56:00Z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ef846c11bca5a659f1b0fa365a1d047a1ee6107646e22b72a51986028f33278c</vt:lpwstr>
  </property>
  <property fmtid="{D5CDD505-2E9C-101B-9397-08002B2CF9AE}" pid="3" name="ContentTypeId">
    <vt:lpwstr>0x0101004071C4A39A39854F8C86766C8979666F</vt:lpwstr>
  </property>
</Properties>
</file>